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C82A7F" w14:textId="2295C6B6" w:rsidR="00A40110" w:rsidRDefault="00D35163" w:rsidP="00DD04A3">
      <w:pPr>
        <w:pStyle w:val="Heading1"/>
      </w:pPr>
      <w:r>
        <w:t xml:space="preserve">Grading </w:t>
      </w:r>
      <w:r w:rsidR="000C1275">
        <w:t>4.2</w:t>
      </w:r>
      <w:r w:rsidR="005E4E3B" w:rsidRPr="00BB13E5">
        <w:t xml:space="preserve"> </w:t>
      </w:r>
      <w:r w:rsidR="00CB35C4" w:rsidRPr="00BB13E5">
        <w:t>Explanation</w:t>
      </w:r>
      <w:r w:rsidR="005E4E3B" w:rsidRPr="00BB13E5">
        <w:t>s</w:t>
      </w:r>
      <w:r w:rsidR="00CB35C4" w:rsidRPr="00BB13E5">
        <w:t xml:space="preserve"> Tool: </w:t>
      </w:r>
      <w:r w:rsidR="00C36E22" w:rsidRPr="00BB13E5">
        <w:t xml:space="preserve">How does a </w:t>
      </w:r>
      <w:r w:rsidR="008F0596" w:rsidRPr="00BB13E5">
        <w:t>cell in</w:t>
      </w:r>
      <w:r w:rsidR="00C36E22" w:rsidRPr="00BB13E5">
        <w:t xml:space="preserve"> </w:t>
      </w:r>
      <w:r w:rsidR="005E4E3B" w:rsidRPr="00BB13E5">
        <w:t xml:space="preserve">a </w:t>
      </w:r>
      <w:r w:rsidR="000609F4">
        <w:t>potato</w:t>
      </w:r>
      <w:r w:rsidR="00BB13E5" w:rsidRPr="00BB13E5">
        <w:t xml:space="preserve"> plant</w:t>
      </w:r>
      <w:r w:rsidR="008F0596" w:rsidRPr="00BB13E5">
        <w:t xml:space="preserve"> use </w:t>
      </w:r>
      <w:r w:rsidR="002D47E3">
        <w:t>glucose</w:t>
      </w:r>
      <w:r w:rsidR="008F0596" w:rsidRPr="00BB13E5">
        <w:t xml:space="preserve"> </w:t>
      </w:r>
      <w:r w:rsidR="00E232B2">
        <w:t xml:space="preserve">for energy </w:t>
      </w:r>
      <w:r w:rsidR="008F0596" w:rsidRPr="00BB13E5">
        <w:t xml:space="preserve">to </w:t>
      </w:r>
      <w:r w:rsidR="00412923" w:rsidRPr="00BB13E5">
        <w:t>move and function</w:t>
      </w:r>
      <w:r w:rsidR="00CB35C4" w:rsidRPr="00BB13E5">
        <w:t>?</w:t>
      </w:r>
    </w:p>
    <w:p w14:paraId="625FC924" w14:textId="1583D32B" w:rsidR="005E5543" w:rsidRPr="005E5543" w:rsidRDefault="005E5543" w:rsidP="005E5543">
      <w:pPr>
        <w:rPr>
          <w:rFonts w:cs="Arial"/>
          <w:i/>
          <w:color w:val="0000FF"/>
          <w:szCs w:val="22"/>
        </w:rPr>
      </w:pPr>
      <w:r>
        <w:rPr>
          <w:rFonts w:cs="Arial"/>
          <w:i/>
          <w:color w:val="0000FF"/>
          <w:szCs w:val="22"/>
        </w:rPr>
        <w:t>This worksheet has “grading” in the title because a</w:t>
      </w:r>
      <w:r w:rsidRPr="00D62E88">
        <w:rPr>
          <w:rFonts w:cs="Arial"/>
          <w:i/>
          <w:color w:val="0000FF"/>
          <w:szCs w:val="22"/>
        </w:rPr>
        <w:t xml:space="preserve">t this point, students can be held accountable for correct answers. Level 4 (correct) responses to the questions are in </w:t>
      </w:r>
      <w:r w:rsidRPr="00D62E88">
        <w:rPr>
          <w:rFonts w:cs="Arial"/>
          <w:b/>
          <w:i/>
          <w:color w:val="0000FF"/>
          <w:szCs w:val="22"/>
        </w:rPr>
        <w:t>blue bold italics</w:t>
      </w:r>
      <w:r w:rsidRPr="00D62E88">
        <w:rPr>
          <w:rFonts w:cs="Arial"/>
          <w:i/>
          <w:color w:val="0000FF"/>
          <w:szCs w:val="22"/>
        </w:rPr>
        <w:t xml:space="preserve"> below.</w:t>
      </w:r>
      <w:r>
        <w:rPr>
          <w:rFonts w:cs="Arial"/>
          <w:i/>
          <w:color w:val="0000FF"/>
          <w:szCs w:val="22"/>
        </w:rPr>
        <w:t xml:space="preserve"> </w:t>
      </w:r>
    </w:p>
    <w:p w14:paraId="17C5AD58" w14:textId="2D63FBA8" w:rsidR="005E5543" w:rsidRDefault="005E5543" w:rsidP="005E5543">
      <w:pPr>
        <w:rPr>
          <w:rFonts w:eastAsia="Calibri" w:cs="Arial"/>
          <w:i/>
          <w:color w:val="FF0000"/>
          <w:szCs w:val="22"/>
        </w:rPr>
      </w:pPr>
      <w:r w:rsidRPr="009F27C6">
        <w:rPr>
          <w:rFonts w:eastAsia="Calibri" w:cs="Arial"/>
          <w:i/>
          <w:color w:val="FF0000"/>
          <w:szCs w:val="22"/>
        </w:rPr>
        <w:t>Red italics suggest ways to grade student responses by giving them points for correct or partiall</w:t>
      </w:r>
      <w:r>
        <w:rPr>
          <w:rFonts w:eastAsia="Calibri" w:cs="Arial"/>
          <w:i/>
          <w:color w:val="FF0000"/>
          <w:szCs w:val="22"/>
        </w:rPr>
        <w:t xml:space="preserve">y correct answers. There are </w:t>
      </w:r>
      <w:r w:rsidR="00E232B2">
        <w:rPr>
          <w:rFonts w:eastAsia="Calibri" w:cs="Arial"/>
          <w:i/>
          <w:color w:val="FF0000"/>
          <w:szCs w:val="22"/>
        </w:rPr>
        <w:t>14</w:t>
      </w:r>
      <w:r>
        <w:rPr>
          <w:rFonts w:eastAsia="Calibri" w:cs="Arial"/>
          <w:i/>
          <w:color w:val="FF0000"/>
          <w:szCs w:val="22"/>
        </w:rPr>
        <w:t xml:space="preserve"> </w:t>
      </w:r>
      <w:r w:rsidRPr="009F27C6">
        <w:rPr>
          <w:rFonts w:eastAsia="Calibri" w:cs="Arial"/>
          <w:i/>
          <w:color w:val="FF0000"/>
          <w:szCs w:val="22"/>
        </w:rPr>
        <w:t>points total on this worksheet.</w:t>
      </w:r>
    </w:p>
    <w:p w14:paraId="00045DD3" w14:textId="77777777" w:rsidR="005E15B1" w:rsidRDefault="005E15B1" w:rsidP="005E15B1">
      <w:p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Carbon TIME Discourse Routine around the Explanations Tool:</w:t>
      </w:r>
    </w:p>
    <w:p w14:paraId="42901343" w14:textId="77777777" w:rsidR="005E15B1" w:rsidRDefault="005E15B1" w:rsidP="005E15B1">
      <w:pPr>
        <w:pStyle w:val="ListParagraph"/>
        <w:numPr>
          <w:ilvl w:val="0"/>
          <w:numId w:val="28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Introduction: Students return to their Evidence-Based Arguments Tools.</w:t>
      </w:r>
    </w:p>
    <w:p w14:paraId="2C3FC03E" w14:textId="77777777" w:rsidR="005E15B1" w:rsidRDefault="005E15B1" w:rsidP="005E15B1">
      <w:pPr>
        <w:pStyle w:val="ListParagraph"/>
        <w:numPr>
          <w:ilvl w:val="0"/>
          <w:numId w:val="28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Private Writing: Students complete the Explanations Tool individually</w:t>
      </w:r>
      <w:r w:rsidRPr="00BB007C">
        <w:rPr>
          <w:rFonts w:eastAsia="Calibri"/>
          <w:i/>
          <w:color w:val="0000FF"/>
        </w:rPr>
        <w:t>.</w:t>
      </w:r>
    </w:p>
    <w:p w14:paraId="24BED621" w14:textId="77777777" w:rsidR="005E15B1" w:rsidRDefault="005E15B1" w:rsidP="005E15B1">
      <w:pPr>
        <w:pStyle w:val="ListParagraph"/>
        <w:numPr>
          <w:ilvl w:val="0"/>
          <w:numId w:val="28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Sharing Ideas: Students share and compare ideas in pairs/small groups, with the goal of developing their explanations.</w:t>
      </w:r>
    </w:p>
    <w:p w14:paraId="3B13C1F3" w14:textId="7165C473" w:rsidR="005E15B1" w:rsidRPr="00E104EE" w:rsidRDefault="005E15B1" w:rsidP="005E5543">
      <w:pPr>
        <w:pStyle w:val="ListParagraph"/>
        <w:numPr>
          <w:ilvl w:val="0"/>
          <w:numId w:val="28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 xml:space="preserve">Consensus-seeking discussion accompanied by public writing: </w:t>
      </w:r>
      <w:r w:rsidR="004914EA">
        <w:rPr>
          <w:rFonts w:eastAsia="Calibri"/>
          <w:i/>
          <w:color w:val="0000FF"/>
        </w:rPr>
        <w:t xml:space="preserve">Scaffold writing a successful explanation for each individual student. </w:t>
      </w:r>
      <w:r>
        <w:rPr>
          <w:rFonts w:eastAsia="Calibri"/>
          <w:i/>
          <w:color w:val="0000FF"/>
        </w:rPr>
        <w:t xml:space="preserve">Class discussions focus on coming to consensus around a coherent explanation. </w:t>
      </w:r>
      <w:r w:rsidR="004914EA">
        <w:rPr>
          <w:rFonts w:eastAsia="Calibri"/>
          <w:i/>
          <w:color w:val="0000FF"/>
        </w:rPr>
        <w:t>Refer to the Three Questions Explanation Checklist on the second page of the Three Questions Handout during this discussion.</w:t>
      </w:r>
      <w:r>
        <w:rPr>
          <w:rFonts w:eastAsia="Calibri"/>
          <w:i/>
          <w:color w:val="0000FF"/>
        </w:rPr>
        <w:t xml:space="preserve"> We recommend that students </w:t>
      </w:r>
      <w:r w:rsidR="004914EA">
        <w:rPr>
          <w:rFonts w:eastAsia="Calibri"/>
          <w:i/>
          <w:color w:val="0000FF"/>
        </w:rPr>
        <w:t xml:space="preserve">record class </w:t>
      </w:r>
      <w:r>
        <w:rPr>
          <w:rFonts w:eastAsia="Calibri"/>
          <w:i/>
          <w:color w:val="0000FF"/>
        </w:rPr>
        <w:t>ideas in a different colored pen/pencil</w:t>
      </w:r>
      <w:r>
        <w:rPr>
          <w:i/>
          <w:color w:val="0432FF"/>
        </w:rPr>
        <w:t>.</w:t>
      </w:r>
      <w:bookmarkStart w:id="0" w:name="_GoBack"/>
      <w:bookmarkEnd w:id="0"/>
    </w:p>
    <w:tbl>
      <w:tblPr>
        <w:tblStyle w:val="TableGrid"/>
        <w:tblW w:w="10998" w:type="dxa"/>
        <w:tblLook w:val="04A0" w:firstRow="1" w:lastRow="0" w:firstColumn="1" w:lastColumn="0" w:noHBand="0" w:noVBand="1"/>
      </w:tblPr>
      <w:tblGrid>
        <w:gridCol w:w="5397"/>
        <w:gridCol w:w="5601"/>
      </w:tblGrid>
      <w:tr w:rsidR="00CB35C4" w:rsidRPr="00CB35C4" w14:paraId="50A2651C" w14:textId="77777777" w:rsidTr="00AB2745">
        <w:tc>
          <w:tcPr>
            <w:tcW w:w="10998" w:type="dxa"/>
            <w:gridSpan w:val="2"/>
            <w:tcBorders>
              <w:bottom w:val="nil"/>
            </w:tcBorders>
          </w:tcPr>
          <w:p w14:paraId="27B41422" w14:textId="77777777" w:rsidR="00CB35C4" w:rsidRDefault="00571AD4" w:rsidP="00033963">
            <w:pPr>
              <w:pStyle w:val="standard"/>
              <w:spacing w:before="60"/>
              <w:ind w:firstLine="0"/>
              <w:rPr>
                <w:i/>
                <w:color w:val="FF0000"/>
                <w:sz w:val="20"/>
              </w:rPr>
            </w:pPr>
            <w:r w:rsidRPr="00C9212F">
              <w:rPr>
                <w:rFonts w:cs="Arial"/>
                <w:noProof/>
                <w:color w:val="000000" w:themeColor="text1"/>
                <w:szCs w:val="2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4F97CF97" wp14:editId="4B6C8D82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200660</wp:posOffset>
                      </wp:positionV>
                      <wp:extent cx="1073150" cy="934085"/>
                      <wp:effectExtent l="0" t="0" r="0" b="5715"/>
                      <wp:wrapNone/>
                      <wp:docPr id="6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7AB796" w14:textId="77777777" w:rsidR="00E647C9" w:rsidRPr="00587601" w:rsidRDefault="00E647C9" w:rsidP="00033963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587601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97CF9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margin-left:-4.95pt;margin-top:15.8pt;width:84.5pt;height:73.5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" filled="f" stroked="f">
                      <v:textbox>
                        <w:txbxContent>
                          <w:p w14:paraId="077AB796" w14:textId="77777777" w:rsidR="00E647C9" w:rsidRPr="00587601" w:rsidRDefault="00E647C9" w:rsidP="00033963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</w:pPr>
                            <w:r w:rsidRPr="00587601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  <w:t>The Matter Movement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7601" w:rsidRPr="00C9212F">
              <w:rPr>
                <w:rFonts w:cs="Arial"/>
                <w:noProof/>
                <w:color w:val="000000" w:themeColor="text1"/>
                <w:szCs w:val="22"/>
              </w:rPr>
              <w:drawing>
                <wp:anchor distT="0" distB="0" distL="114300" distR="114300" simplePos="0" relativeHeight="251642368" behindDoc="0" locked="0" layoutInCell="1" allowOverlap="1" wp14:anchorId="38A6ECBA" wp14:editId="469F3E86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86360</wp:posOffset>
                  </wp:positionV>
                  <wp:extent cx="981710" cy="1216025"/>
                  <wp:effectExtent l="0" t="0" r="8890" b="3175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1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151C5E" w14:textId="77777777" w:rsidR="00506330" w:rsidRPr="00506330" w:rsidRDefault="00506330" w:rsidP="00506330"/>
          <w:p w14:paraId="66446FA0" w14:textId="77777777" w:rsidR="00506330" w:rsidRPr="00506330" w:rsidRDefault="00506330" w:rsidP="00506330"/>
          <w:p w14:paraId="129837A3" w14:textId="77777777" w:rsidR="00506330" w:rsidRPr="00506330" w:rsidRDefault="00506330" w:rsidP="00506330"/>
          <w:p w14:paraId="7EBB78DF" w14:textId="77777777" w:rsidR="00506330" w:rsidRPr="00506330" w:rsidRDefault="00506330" w:rsidP="00506330"/>
          <w:p w14:paraId="513B141B" w14:textId="77777777" w:rsidR="00506330" w:rsidRPr="00506330" w:rsidRDefault="00506330" w:rsidP="00506330"/>
          <w:p w14:paraId="41B8AAA2" w14:textId="77777777" w:rsidR="00506330" w:rsidRPr="00506330" w:rsidRDefault="00506330" w:rsidP="00506330"/>
          <w:p w14:paraId="41B51D06" w14:textId="77777777" w:rsidR="00506330" w:rsidRPr="00506330" w:rsidRDefault="00506330" w:rsidP="00506330"/>
          <w:p w14:paraId="67C7B1E7" w14:textId="77777777" w:rsidR="00506330" w:rsidRPr="00506330" w:rsidRDefault="00506330" w:rsidP="00506330"/>
          <w:p w14:paraId="03EA25B7" w14:textId="77777777" w:rsidR="00506330" w:rsidRPr="00506330" w:rsidRDefault="00506330" w:rsidP="00506330"/>
          <w:p w14:paraId="7910D277" w14:textId="77777777" w:rsidR="00506330" w:rsidRPr="00506330" w:rsidRDefault="00506330" w:rsidP="00506330"/>
          <w:p w14:paraId="2F368232" w14:textId="77777777" w:rsidR="00506330" w:rsidRPr="00506330" w:rsidRDefault="00506330" w:rsidP="00506330"/>
          <w:p w14:paraId="40E00939" w14:textId="77777777" w:rsidR="00506330" w:rsidRPr="00506330" w:rsidRDefault="00506330" w:rsidP="00506330"/>
          <w:p w14:paraId="29A1F02F" w14:textId="77777777" w:rsidR="00506330" w:rsidRPr="00506330" w:rsidRDefault="00506330" w:rsidP="00506330"/>
          <w:p w14:paraId="306C8B27" w14:textId="77777777" w:rsidR="00506330" w:rsidRPr="00506330" w:rsidRDefault="00506330" w:rsidP="00506330"/>
          <w:p w14:paraId="0FFA1AFE" w14:textId="77777777" w:rsidR="00506330" w:rsidRPr="00506330" w:rsidRDefault="00506330" w:rsidP="00506330"/>
          <w:p w14:paraId="1F197606" w14:textId="77777777" w:rsidR="00506330" w:rsidRPr="00506330" w:rsidRDefault="00506330" w:rsidP="00506330"/>
          <w:p w14:paraId="37499E49" w14:textId="77777777" w:rsidR="00506330" w:rsidRPr="00506330" w:rsidRDefault="00506330" w:rsidP="00506330"/>
          <w:p w14:paraId="206A3CDF" w14:textId="77777777" w:rsidR="00506330" w:rsidRPr="00506330" w:rsidRDefault="00506330" w:rsidP="00506330"/>
          <w:p w14:paraId="7A0683B3" w14:textId="77777777" w:rsidR="00506330" w:rsidRPr="00506330" w:rsidRDefault="00506330" w:rsidP="00506330"/>
          <w:p w14:paraId="3A0709F6" w14:textId="77777777" w:rsidR="00506330" w:rsidRPr="00506330" w:rsidRDefault="00506330" w:rsidP="00506330"/>
          <w:p w14:paraId="53F54062" w14:textId="77777777" w:rsidR="00506330" w:rsidRPr="00506330" w:rsidRDefault="00506330" w:rsidP="00506330"/>
          <w:p w14:paraId="49154543" w14:textId="77777777" w:rsidR="00506330" w:rsidRPr="00506330" w:rsidRDefault="00506330" w:rsidP="00506330"/>
          <w:p w14:paraId="69062CB4" w14:textId="77777777" w:rsidR="00506330" w:rsidRPr="00506330" w:rsidRDefault="00506330" w:rsidP="00506330"/>
          <w:p w14:paraId="3C3F0492" w14:textId="77777777" w:rsidR="00506330" w:rsidRPr="00506330" w:rsidRDefault="00506330" w:rsidP="00506330"/>
          <w:p w14:paraId="6A9A64A7" w14:textId="77777777" w:rsidR="00506330" w:rsidRPr="00506330" w:rsidRDefault="00506330" w:rsidP="00506330"/>
          <w:p w14:paraId="59133343" w14:textId="589F194C" w:rsidR="00506330" w:rsidRPr="00506330" w:rsidRDefault="00506330" w:rsidP="00506330"/>
        </w:tc>
      </w:tr>
      <w:tr w:rsidR="00CB35C4" w:rsidRPr="00CB35C4" w14:paraId="5C444BBC" w14:textId="77777777" w:rsidTr="00AB2745"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010DBFDD" w14:textId="21231B2B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78628DA" w14:textId="643E18C4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40D9E313" w14:textId="72EC9280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1E937DF" w14:textId="3D4912E9" w:rsidR="00CB35C4" w:rsidRPr="0022088E" w:rsidRDefault="00D3536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  <w:r w:rsidRPr="00D35369">
              <w:rPr>
                <w:rFonts w:cs="Arial"/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16096" behindDoc="0" locked="0" layoutInCell="1" allowOverlap="1" wp14:anchorId="45BB8052" wp14:editId="3CF5442E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20320</wp:posOffset>
                      </wp:positionV>
                      <wp:extent cx="2971800" cy="2743200"/>
                      <wp:effectExtent l="0" t="0" r="0" b="25400"/>
                      <wp:wrapNone/>
                      <wp:docPr id="38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71800" cy="2743200"/>
                                <a:chOff x="0" y="0"/>
                                <a:chExt cx="5223786" cy="4940696"/>
                              </a:xfrm>
                              <a:extLst>
                                <a:ext uri="{0CCBE362-F206-4b92-989A-16890622DB6E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g:grpSpPr>
                            <wps:wsp>
                              <wps:cNvPr id="39" name="Curved Connector 39"/>
                              <wps:cNvCnPr/>
                              <wps:spPr>
                                <a:xfrm rot="5400000">
                                  <a:off x="150122" y="3181047"/>
                                  <a:ext cx="2216872" cy="643304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solidFill>
                                    <a:srgbClr val="0000FF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" name="Text Box 40"/>
                              <wps:cNvSpPr txBox="1"/>
                              <wps:spPr>
                                <a:xfrm>
                                  <a:off x="0" y="4160492"/>
                                  <a:ext cx="788671" cy="5743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1E7D9F4D" w14:textId="77777777" w:rsidR="00D35369" w:rsidRPr="00D35369" w:rsidRDefault="00D35369" w:rsidP="00D35369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D35369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CO</w:t>
                                    </w:r>
                                    <w:r w:rsidRPr="00D35369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  <w:position w:val="-9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g:grpSp>
                              <wpg:cNvPr id="41" name="Group 41"/>
                              <wpg:cNvGrpSpPr/>
                              <wpg:grpSpPr>
                                <a:xfrm>
                                  <a:off x="200915" y="0"/>
                                  <a:ext cx="5022871" cy="4940696"/>
                                  <a:chOff x="200915" y="0"/>
                                  <a:chExt cx="5022871" cy="4940696"/>
                                </a:xfrm>
                              </wpg:grpSpPr>
                              <wps:wsp>
                                <wps:cNvPr id="42" name="Curved Connector 42"/>
                                <wps:cNvCnPr/>
                                <wps:spPr>
                                  <a:xfrm rot="16200000" flipH="1">
                                    <a:off x="823731" y="3223829"/>
                                    <a:ext cx="2245531" cy="586398"/>
                                  </a:xfrm>
                                  <a:prstGeom prst="curvedConnector3">
                                    <a:avLst/>
                                  </a:prstGeom>
                                  <a:ln>
                                    <a:solidFill>
                                      <a:srgbClr val="0000FF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3" name="Text Box 43"/>
                                <wps:cNvSpPr txBox="1"/>
                                <wps:spPr>
                                  <a:xfrm>
                                    <a:off x="2324165" y="4318273"/>
                                    <a:ext cx="890473" cy="6224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txbx>
                                  <w:txbxContent>
                                    <w:p w14:paraId="5455161A" w14:textId="77777777" w:rsidR="00D35369" w:rsidRPr="00D35369" w:rsidRDefault="00D35369" w:rsidP="00D35369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</w:pPr>
                                      <w:r w:rsidRPr="00D35369">
                                        <w:rPr>
                                          <w:rFonts w:asciiTheme="minorHAnsi" w:hAnsi="Cambria" w:cstheme="minorBidi"/>
                                          <w:color w:val="000000" w:themeColor="text1"/>
                                          <w:kern w:val="24"/>
                                        </w:rPr>
                                        <w:t>H</w:t>
                                      </w:r>
                                      <w:r w:rsidRPr="00D35369">
                                        <w:rPr>
                                          <w:rFonts w:asciiTheme="minorHAnsi" w:hAnsi="Cambria" w:cstheme="minorBidi"/>
                                          <w:color w:val="000000" w:themeColor="text1"/>
                                          <w:kern w:val="24"/>
                                          <w:position w:val="-9"/>
                                          <w:vertAlign w:val="subscript"/>
                                        </w:rPr>
                                        <w:t>2</w:t>
                                      </w:r>
                                      <w:r w:rsidRPr="00D35369">
                                        <w:rPr>
                                          <w:rFonts w:asciiTheme="minorHAnsi" w:hAnsi="Cambria" w:cstheme="minorBidi"/>
                                          <w:color w:val="000000" w:themeColor="text1"/>
                                          <w:kern w:val="24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g:grpSp>
                                <wpg:cNvPr id="44" name="Group 44"/>
                                <wpg:cNvGrpSpPr/>
                                <wpg:grpSpPr>
                                  <a:xfrm>
                                    <a:off x="200915" y="0"/>
                                    <a:ext cx="5022871" cy="4435499"/>
                                    <a:chOff x="200915" y="0"/>
                                    <a:chExt cx="5022871" cy="4435499"/>
                                  </a:xfrm>
                                </wpg:grpSpPr>
                                <wps:wsp>
                                  <wps:cNvPr id="45" name="Curved Connector 45"/>
                                  <wps:cNvCnPr/>
                                  <wps:spPr>
                                    <a:xfrm rot="16200000" flipH="1">
                                      <a:off x="247628" y="1037821"/>
                                      <a:ext cx="1982053" cy="689609"/>
                                    </a:xfrm>
                                    <a:prstGeom prst="curvedConnector3">
                                      <a:avLst/>
                                    </a:prstGeom>
                                    <a:ln>
                                      <a:solidFill>
                                        <a:srgbClr val="0000FF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1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46" name="Text Box 46"/>
                                  <wps:cNvSpPr txBox="1"/>
                                  <wps:spPr>
                                    <a:xfrm>
                                      <a:off x="200915" y="1029312"/>
                                      <a:ext cx="709512" cy="5968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txbx>
                                    <w:txbxContent>
                                      <w:p w14:paraId="5F3DC813" w14:textId="77777777" w:rsidR="00D35369" w:rsidRPr="00D35369" w:rsidRDefault="00D35369" w:rsidP="00D35369">
                                        <w:pPr>
                                          <w:pStyle w:val="NormalWeb"/>
                                          <w:spacing w:before="0" w:beforeAutospacing="0" w:after="0" w:afterAutospacing="0"/>
                                        </w:pPr>
                                        <w:r w:rsidRPr="00D35369">
                                          <w:rPr>
                                            <w:rFonts w:asciiTheme="minorHAnsi" w:hAnsi="Cambria" w:cstheme="minorBidi"/>
                                            <w:color w:val="000000" w:themeColor="text1"/>
                                            <w:kern w:val="24"/>
                                          </w:rPr>
                                          <w:t>O</w:t>
                                        </w:r>
                                        <w:r w:rsidRPr="00D35369">
                                          <w:rPr>
                                            <w:rFonts w:asciiTheme="minorHAnsi" w:hAnsi="Cambria" w:cstheme="minorBidi"/>
                                            <w:color w:val="000000" w:themeColor="text1"/>
                                            <w:kern w:val="24"/>
                                            <w:position w:val="-9"/>
                                            <w:vertAlign w:val="subscript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wrap="square" rtlCol="0">
                                    <a:noAutofit/>
                                  </wps:bodyPr>
                                </wps:wsp>
                                <wpg:grpSp>
                                  <wpg:cNvPr id="47" name="Group 47"/>
                                  <wpg:cNvGrpSpPr/>
                                  <wpg:grpSpPr>
                                    <a:xfrm>
                                      <a:off x="366800" y="0"/>
                                      <a:ext cx="4856986" cy="4435499"/>
                                      <a:chOff x="366800" y="0"/>
                                      <a:chExt cx="4856986" cy="4435499"/>
                                    </a:xfrm>
                                  </wpg:grpSpPr>
                                  <wps:wsp>
                                    <wps:cNvPr id="48" name="Text Box 48"/>
                                    <wps:cNvSpPr txBox="1"/>
                                    <wps:spPr>
                                      <a:xfrm>
                                        <a:off x="2082856" y="972621"/>
                                        <a:ext cx="1131782" cy="46841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60315891" w14:textId="77777777" w:rsidR="00D35369" w:rsidRPr="00D35369" w:rsidRDefault="00D35369" w:rsidP="00D35369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</w:pPr>
                                          <w:r w:rsidRPr="00D35369">
                                            <w:rPr>
                                              <w:rFonts w:asciiTheme="minorHAnsi" w:hAnsi="Cambria" w:cstheme="minorBidi"/>
                                              <w:color w:val="000000" w:themeColor="text1"/>
                                              <w:kern w:val="24"/>
                                            </w:rPr>
                                            <w:t>Glucose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49" name="Curved Connector 49"/>
                                    <wps:cNvCnPr/>
                                    <wps:spPr>
                                      <a:xfrm rot="5400000">
                                        <a:off x="875401" y="1259502"/>
                                        <a:ext cx="1943175" cy="285126"/>
                                      </a:xfrm>
                                      <a:prstGeom prst="curvedConnector3">
                                        <a:avLst>
                                          <a:gd name="adj1" fmla="val 50000"/>
                                        </a:avLst>
                                      </a:prstGeom>
                                      <a:ln>
                                        <a:solidFill>
                                          <a:srgbClr val="0BDB1B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2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1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g:grpSp>
                                    <wpg:cNvPr id="50" name="Group 50"/>
                                    <wpg:cNvGrpSpPr/>
                                    <wpg:grpSpPr>
                                      <a:xfrm>
                                        <a:off x="366800" y="0"/>
                                        <a:ext cx="4856986" cy="4435499"/>
                                        <a:chOff x="366800" y="0"/>
                                        <a:chExt cx="2909569" cy="2514600"/>
                                      </a:xfrm>
                                    </wpg:grpSpPr>
                                    <wpg:grpSp>
                                      <wpg:cNvPr id="51" name="Group 51"/>
                                      <wpg:cNvGrpSpPr/>
                                      <wpg:grpSpPr>
                                        <a:xfrm>
                                          <a:off x="1338907" y="0"/>
                                          <a:ext cx="1937462" cy="2171700"/>
                                          <a:chOff x="1338907" y="0"/>
                                          <a:chExt cx="1531667" cy="1624324"/>
                                        </a:xfrm>
                                      </wpg:grpSpPr>
                                      <wps:wsp>
                                        <wps:cNvPr id="52" name="Straight Connector 52"/>
                                        <wps:cNvCnPr/>
                                        <wps:spPr>
                                          <a:xfrm flipH="1" flipV="1">
                                            <a:off x="1338907" y="683925"/>
                                            <a:ext cx="786999" cy="184126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>
                                            <a:solidFill>
                                              <a:srgbClr val="000000"/>
                                            </a:solidFill>
                                          </a:ln>
                                          <a:effectLst/>
                                        </wps:spPr>
                                        <wps:style>
                                          <a:lnRef idx="2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1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pic:pic xmlns:pic="http://schemas.openxmlformats.org/drawingml/2006/picture">
                                        <pic:nvPicPr>
                                          <pic:cNvPr id="53" name="Picture 53" descr="C:\Users\Christa\Dropbox\2 CTIME2 General\2.2 Curriculum Development\2.2.2 Media and Images\1 From Craig\Graphics-Images\B&amp;W line drawings\potato plant line.p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2143431" y="0"/>
                                            <a:ext cx="727143" cy="1392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  <wps:wsp>
                                        <wps:cNvPr id="54" name="Straight Connector 54"/>
                                        <wps:cNvCnPr/>
                                        <wps:spPr>
                                          <a:xfrm flipH="1">
                                            <a:off x="1744586" y="856731"/>
                                            <a:ext cx="396886" cy="767593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>
                                            <a:solidFill>
                                              <a:srgbClr val="000000"/>
                                            </a:solidFill>
                                          </a:ln>
                                          <a:effectLst/>
                                        </wps:spPr>
                                        <wps:style>
                                          <a:lnRef idx="2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1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55" name="Group 55"/>
                                      <wpg:cNvGrpSpPr/>
                                      <wpg:grpSpPr>
                                        <a:xfrm>
                                          <a:off x="366800" y="914400"/>
                                          <a:ext cx="1600200" cy="1600200"/>
                                          <a:chOff x="366800" y="914400"/>
                                          <a:chExt cx="1600200" cy="1600200"/>
                                        </a:xfrm>
                                      </wpg:grpSpPr>
                                      <pic:pic xmlns:pic="http://schemas.openxmlformats.org/drawingml/2006/picture">
                                        <pic:nvPicPr>
                                          <pic:cNvPr id="56" name="Picture 56" descr="Macintosh HD:Users:kirstenedwards:Dropbox (CarbonTIME):2 CTIME2 General:2.2 Curriculum Development:2.2.2 Media and Images:1 From Craig:B&amp;W line drawings:Cells:Plants:potato2.p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366800" y="914400"/>
                                            <a:ext cx="1588770" cy="15919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  <wps:wsp>
                                        <wps:cNvPr id="57" name="Oval 57"/>
                                        <wps:cNvSpPr/>
                                        <wps:spPr>
                                          <a:xfrm>
                                            <a:off x="366800" y="914400"/>
                                            <a:ext cx="1600200" cy="16002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ffectLst/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3">
                                            <a:schemeClr val="accent1"/>
                                          </a:fillRef>
                                          <a:effectRef idx="2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txbx>
                                          <w:txbxContent>
                                            <w:p w14:paraId="601FA072" w14:textId="77777777" w:rsidR="00D35369" w:rsidRDefault="00D35369" w:rsidP="00D35369"/>
                                          </w:txbxContent>
                                        </wps:txbx>
  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5BB8052" id="Group 5" o:spid="_x0000_s1027" style="position:absolute;margin-left:31.05pt;margin-top:1.6pt;width:234pt;height:3in;z-index:251716096" coordsize="52237,4940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">
                      <v:shapetype id="_x0000_t38" coordsize="21600,21600" o:spt="38" o:oned="t" path="m,c@0,0@1,5400@1,10800@1,16200@2,21600,21600,21600e" filled="f">
                        <v:formulas>
                          <v:f eqn="mid #0 0"/>
                          <v:f eqn="val #0"/>
                          <v:f eqn="mid #0 2160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Curved Connector 39" o:spid="_x0000_s1028" type="#_x0000_t38" style="position:absolute;left:1501;top:31810;width:22169;height:6433;rotation:90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" adj="10800" strokecolor="blue" strokeweight="2pt">
                        <v:stroke endarrow="open"/>
                        <v:shadow on="t" color="black" opacity="24903f" origin=",.5" offset="0,.55556mm"/>
                      </v:shape>
                      <v:shape id="Text Box 40" o:spid="_x0000_s1029" type="#_x0000_t202" style="position:absolute;top:41604;width:7886;height:574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" filled="f" strokecolor="black [3213]">
                        <v:textbox>
                          <w:txbxContent>
                            <w:p w14:paraId="1E7D9F4D" w14:textId="77777777" w:rsidR="00D35369" w:rsidRPr="00D35369" w:rsidRDefault="00D35369" w:rsidP="00D3536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D35369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CO</w:t>
                              </w:r>
                              <w:r w:rsidRPr="00D35369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  <w:position w:val="-9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group id="Group 41" o:spid="_x0000_s1030" style="position:absolute;left:2009;width:50228;height:49406" coordorigin="2009" coordsize="50228,494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">
                        <v:shape id="Curved Connector 42" o:spid="_x0000_s1031" type="#_x0000_t38" style="position:absolute;left:8236;top:32238;width:22455;height:5864;rotation:90;flip:x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" adj="10800" strokecolor="blue" strokeweight="2pt">
                          <v:stroke endarrow="open"/>
                          <v:shadow on="t" color="black" opacity="24903f" origin=",.5" offset="0,.55556mm"/>
                        </v:shape>
                        <v:shape id="Text Box 43" o:spid="_x0000_s1032" type="#_x0000_t202" style="position:absolute;left:23241;top:43182;width:8905;height:62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" filled="f" strokecolor="black [3213]">
                          <v:textbox>
                            <w:txbxContent>
                              <w:p w14:paraId="5455161A" w14:textId="77777777" w:rsidR="00D35369" w:rsidRPr="00D35369" w:rsidRDefault="00D35369" w:rsidP="00D35369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 w:rsidRPr="00D35369">
                                  <w:rPr>
                                    <w:rFonts w:asciiTheme="minorHAnsi" w:hAnsi="Cambria" w:cstheme="minorBidi"/>
                                    <w:color w:val="000000" w:themeColor="text1"/>
                                    <w:kern w:val="24"/>
                                  </w:rPr>
                                  <w:t>H</w:t>
                                </w:r>
                                <w:r w:rsidRPr="00D35369">
                                  <w:rPr>
                                    <w:rFonts w:asciiTheme="minorHAnsi" w:hAnsi="Cambria" w:cstheme="minorBidi"/>
                                    <w:color w:val="000000" w:themeColor="text1"/>
                                    <w:kern w:val="24"/>
                                    <w:position w:val="-9"/>
                                    <w:vertAlign w:val="subscript"/>
                                  </w:rPr>
                                  <w:t>2</w:t>
                                </w:r>
                                <w:r w:rsidRPr="00D35369">
                                  <w:rPr>
                                    <w:rFonts w:asciiTheme="minorHAnsi" w:hAnsi="Cambria" w:cstheme="minorBidi"/>
                                    <w:color w:val="000000" w:themeColor="text1"/>
                                    <w:kern w:val="24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  <v:group id="Group 44" o:spid="_x0000_s1033" style="position:absolute;left:2009;width:50228;height:44354" coordorigin="2009" coordsize="50228,443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">
                          <v:shape id="Curved Connector 45" o:spid="_x0000_s1034" type="#_x0000_t38" style="position:absolute;left:2475;top:10378;width:19821;height:6896;rotation:90;flip:x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" adj="10800" strokecolor="blue" strokeweight="2pt">
                            <v:stroke endarrow="open"/>
                            <v:shadow on="t" color="black" opacity="24903f" origin=",.5" offset="0,.55556mm"/>
                          </v:shape>
                          <v:shape id="Text Box 46" o:spid="_x0000_s1035" type="#_x0000_t202" style="position:absolute;left:2009;top:10293;width:7095;height:59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" filled="f" strokecolor="black [3213]">
                            <v:textbox>
                              <w:txbxContent>
                                <w:p w14:paraId="5F3DC813" w14:textId="77777777" w:rsidR="00D35369" w:rsidRPr="00D35369" w:rsidRDefault="00D35369" w:rsidP="00D35369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 w:rsidRPr="00D35369">
                                    <w:rPr>
                                      <w:rFonts w:asciiTheme="minorHAnsi" w:hAnsi="Cambria" w:cstheme="minorBidi"/>
                                      <w:color w:val="000000" w:themeColor="text1"/>
                                      <w:kern w:val="24"/>
                                    </w:rPr>
                                    <w:t>O</w:t>
                                  </w:r>
                                  <w:r w:rsidRPr="00D35369">
                                    <w:rPr>
                                      <w:rFonts w:asciiTheme="minorHAnsi" w:hAnsi="Cambria" w:cstheme="minorBidi"/>
                                      <w:color w:val="000000" w:themeColor="text1"/>
                                      <w:kern w:val="24"/>
                                      <w:position w:val="-9"/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group id="Group 47" o:spid="_x0000_s1036" style="position:absolute;left:3668;width:48569;height:44354" coordorigin="3668" coordsize="48569,443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">
                            <v:shape id="Text Box 48" o:spid="_x0000_s1037" type="#_x0000_t202" style="position:absolute;left:20828;top:9726;width:11318;height:468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" filled="f" strokecolor="black [3213]">
                              <v:textbox>
                                <w:txbxContent>
                                  <w:p w14:paraId="60315891" w14:textId="77777777" w:rsidR="00D35369" w:rsidRPr="00D35369" w:rsidRDefault="00D35369" w:rsidP="00D35369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D35369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Glucose</w:t>
                                    </w:r>
                                  </w:p>
                                </w:txbxContent>
                              </v:textbox>
                            </v:shape>
                            <v:shape id="Curved Connector 49" o:spid="_x0000_s1038" type="#_x0000_t38" style="position:absolute;left:8754;top:12594;width:19432;height:2851;rotation:90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" adj="10800" strokecolor="#0bdb1b" strokeweight="2pt">
                              <v:stroke endarrow="open"/>
                              <v:shadow on="t" color="black" opacity="24903f" origin=",.5" offset="0,.55556mm"/>
                            </v:shape>
                            <v:group id="Group 50" o:spid="_x0000_s1039" style="position:absolute;left:3668;width:48569;height:44354" coordorigin="3668" coordsize="29095,251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">
                              <v:group id="Group 51" o:spid="_x0000_s1040" style="position:absolute;left:13389;width:19374;height:21717" coordorigin="13389" coordsize="15316,1624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">
                                <v:line id="Straight Connector 52" o:spid="_x0000_s1041" style="position:absolute;flip:x y;visibility:visible;mso-wrap-style:square" from="13389,6839" to="21259,868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" strokeweight="2pt"/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Picture 53" o:spid="_x0000_s1042" type="#_x0000_t75" style="position:absolute;left:21434;width:7271;height:1392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">
                                  <v:imagedata r:id="rId11" o:title="potato plant line"/>
                                </v:shape>
                                <v:line id="Straight Connector 54" o:spid="_x0000_s1043" style="position:absolute;flip:x;visibility:visible;mso-wrap-style:square" from="17445,8567" to="21414,1624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" strokeweight="2pt"/>
                              </v:group>
                              <v:group id="Group 55" o:spid="_x0000_s1044" style="position:absolute;left:3668;top:9144;width:16002;height:16002" coordorigin="3668,9144" coordsize="16002,160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">
                                <v:shape id="Picture 56" o:spid="_x0000_s1045" type="#_x0000_t75" alt="Macintosh HD:Users:kirstenedwards:Dropbox (CarbonTIME):2 CTIME2 General:2.2 Curriculum Development:2.2.2 Media and Images:1 From Craig:B&amp;W line drawings:Cells:Plants:potato2.png" style="position:absolute;left:3668;top:9144;width:15887;height:1591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">
                                  <v:imagedata r:id="rId12" o:title="potato2"/>
                                </v:shape>
                                <v:oval id="Oval 57" o:spid="_x0000_s1046" style="position:absolute;left:3668;top:9144;width:16002;height:16002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" filled="f" strokecolor="black [3213]">
                                  <v:textbox>
                                    <w:txbxContent>
                                      <w:p w14:paraId="601FA072" w14:textId="77777777" w:rsidR="00D35369" w:rsidRDefault="00D35369" w:rsidP="00D35369"/>
                                    </w:txbxContent>
                                  </v:textbox>
                                </v:oval>
                              </v:group>
                            </v:group>
                          </v:group>
                        </v:group>
                      </v:group>
                    </v:group>
                  </w:pict>
                </mc:Fallback>
              </mc:AlternateContent>
            </w:r>
          </w:p>
          <w:p w14:paraId="6B110747" w14:textId="0012C20A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7512184" w14:textId="24551977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4E7F6C97" w14:textId="0D32C789" w:rsidR="00CB35C4" w:rsidRPr="0022088E" w:rsidRDefault="00CB35C4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0975BA12" w14:textId="77777777" w:rsidR="00DA0879" w:rsidRPr="0022088E" w:rsidRDefault="00DA0879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  <w:p w14:paraId="565105B6" w14:textId="50D62F34" w:rsidR="00707680" w:rsidRPr="0022088E" w:rsidRDefault="00707680" w:rsidP="00777EF6">
            <w:pPr>
              <w:pStyle w:val="standard"/>
              <w:ind w:right="344" w:firstLine="0"/>
              <w:rPr>
                <w:rFonts w:cs="Arial"/>
                <w:szCs w:val="22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3F75EFA0" w14:textId="7C471B5E" w:rsidR="008B2771" w:rsidRPr="0022088E" w:rsidRDefault="008B2771" w:rsidP="008B2771">
            <w:pPr>
              <w:pStyle w:val="List1"/>
              <w:spacing w:after="0"/>
              <w:ind w:left="0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b/>
                <w:color w:val="000000" w:themeColor="text1"/>
                <w:szCs w:val="22"/>
              </w:rPr>
              <w:t>Draw and label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arrows that show </w: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 xml:space="preserve">molecules moving into, </w:t>
            </w:r>
            <w:proofErr w:type="spellStart"/>
            <w:r w:rsidR="00033963" w:rsidRPr="0022088E">
              <w:rPr>
                <w:rFonts w:cs="Arial"/>
                <w:color w:val="000000" w:themeColor="text1"/>
                <w:szCs w:val="22"/>
              </w:rPr>
              <w:t>through</w:t>
            </w:r>
            <w:proofErr w:type="spellEnd"/>
            <w:r w:rsidR="00033963" w:rsidRPr="0022088E">
              <w:rPr>
                <w:rFonts w:cs="Arial"/>
                <w:color w:val="000000" w:themeColor="text1"/>
                <w:szCs w:val="22"/>
              </w:rPr>
              <w:t>, and out of a cell in a potato plant.</w:t>
            </w:r>
          </w:p>
          <w:p w14:paraId="2A769296" w14:textId="4ACBE587" w:rsidR="008B2771" w:rsidRPr="0022088E" w:rsidRDefault="00033963" w:rsidP="00033963">
            <w:pPr>
              <w:pStyle w:val="List1"/>
              <w:numPr>
                <w:ilvl w:val="0"/>
                <w:numId w:val="26"/>
              </w:numPr>
              <w:spacing w:after="0"/>
              <w:rPr>
                <w:rFonts w:cs="Arial"/>
                <w:b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Show molecules with carbon atoms </w:t>
            </w:r>
            <w:r w:rsidR="008B2771" w:rsidRPr="0022088E">
              <w:rPr>
                <w:rFonts w:cs="Arial"/>
                <w:color w:val="000000" w:themeColor="text1"/>
                <w:szCs w:val="22"/>
              </w:rPr>
              <w:t xml:space="preserve">moving 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into and out of the </w:t>
            </w:r>
            <w:r w:rsidR="008B2771" w:rsidRPr="0022088E">
              <w:rPr>
                <w:rFonts w:cs="Arial"/>
                <w:color w:val="000000" w:themeColor="text1"/>
                <w:szCs w:val="22"/>
              </w:rPr>
              <w:t xml:space="preserve">cell.  </w:t>
            </w:r>
          </w:p>
          <w:p w14:paraId="0D6F3F46" w14:textId="6A5647A8" w:rsidR="008B2771" w:rsidRDefault="00587601" w:rsidP="008B2771">
            <w:pPr>
              <w:pStyle w:val="List1"/>
              <w:numPr>
                <w:ilvl w:val="0"/>
                <w:numId w:val="26"/>
              </w:numPr>
              <w:spacing w:after="0"/>
              <w:rPr>
                <w:rFonts w:cs="Arial"/>
                <w:color w:val="000000" w:themeColor="text1"/>
                <w:szCs w:val="22"/>
              </w:rPr>
            </w:pPr>
            <w:r>
              <w:rPr>
                <w:rFonts w:cs="Arial"/>
                <w:color w:val="000000" w:themeColor="text1"/>
                <w:szCs w:val="22"/>
              </w:rPr>
              <w:t xml:space="preserve">Show other </w: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>relevant molecules</w:t>
            </w:r>
          </w:p>
          <w:p w14:paraId="45E85231" w14:textId="77777777" w:rsidR="00D35369" w:rsidRDefault="00D35369" w:rsidP="00D35369">
            <w:pPr>
              <w:pStyle w:val="List1"/>
              <w:spacing w:after="0"/>
              <w:ind w:left="346" w:firstLine="0"/>
              <w:rPr>
                <w:rFonts w:cs="Arial"/>
                <w:color w:val="000000" w:themeColor="text1"/>
                <w:szCs w:val="22"/>
              </w:rPr>
            </w:pPr>
          </w:p>
          <w:p w14:paraId="6ECF0355" w14:textId="77777777" w:rsidR="00D35369" w:rsidRPr="00227BDD" w:rsidRDefault="00D35369" w:rsidP="00D35369">
            <w:pPr>
              <w:pStyle w:val="List1"/>
              <w:spacing w:after="0"/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t>Grading arrows</w:t>
            </w:r>
          </w:p>
          <w:p w14:paraId="16BFD6B5" w14:textId="77777777" w:rsidR="00D35369" w:rsidRPr="006A5E17" w:rsidRDefault="00D35369" w:rsidP="00D35369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“glucose,” “sugar,” or “C</w:t>
            </w:r>
            <w:r>
              <w:rPr>
                <w:i/>
                <w:color w:val="FF0000"/>
                <w:sz w:val="20"/>
                <w:vertAlign w:val="subscript"/>
              </w:rPr>
              <w:t>6</w:t>
            </w:r>
            <w:r>
              <w:rPr>
                <w:i/>
                <w:color w:val="FF0000"/>
                <w:sz w:val="20"/>
              </w:rPr>
              <w:t>H</w:t>
            </w:r>
            <w:r>
              <w:rPr>
                <w:i/>
                <w:color w:val="FF0000"/>
                <w:sz w:val="20"/>
                <w:vertAlign w:val="subscript"/>
              </w:rPr>
              <w:t>12</w:t>
            </w:r>
            <w:r>
              <w:rPr>
                <w:i/>
                <w:color w:val="FF0000"/>
                <w:sz w:val="20"/>
              </w:rPr>
              <w:t>O</w:t>
            </w:r>
            <w:r>
              <w:rPr>
                <w:i/>
                <w:color w:val="FF0000"/>
                <w:sz w:val="20"/>
                <w:vertAlign w:val="subscript"/>
              </w:rPr>
              <w:t>6</w:t>
            </w:r>
            <w:r>
              <w:rPr>
                <w:i/>
                <w:color w:val="FF0000"/>
                <w:sz w:val="20"/>
              </w:rPr>
              <w:t xml:space="preserve">” going into the plant cell </w:t>
            </w:r>
          </w:p>
          <w:p w14:paraId="589C96EC" w14:textId="77777777" w:rsidR="00D35369" w:rsidRPr="006A5E17" w:rsidRDefault="00D35369" w:rsidP="00D35369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“oxygen” or “O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” going into the plant cell</w:t>
            </w:r>
          </w:p>
          <w:p w14:paraId="0A56CC48" w14:textId="77777777" w:rsidR="00D35369" w:rsidRPr="00E12E37" w:rsidRDefault="00D35369" w:rsidP="00D35369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“carbon dioxide” or “CO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” going out of plant cell</w:t>
            </w:r>
          </w:p>
          <w:p w14:paraId="3EE792E4" w14:textId="77777777" w:rsidR="00D35369" w:rsidRPr="006A5E17" w:rsidRDefault="00D35369" w:rsidP="00D35369">
            <w:pPr>
              <w:pStyle w:val="List1"/>
              <w:numPr>
                <w:ilvl w:val="0"/>
                <w:numId w:val="26"/>
              </w:numPr>
              <w:spacing w:after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“water” or “H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O” going out of plant cell</w:t>
            </w:r>
          </w:p>
          <w:p w14:paraId="54FAF929" w14:textId="77777777" w:rsidR="00D35369" w:rsidRDefault="00D35369" w:rsidP="00D35369">
            <w:pPr>
              <w:pStyle w:val="List1"/>
              <w:spacing w:after="0"/>
              <w:ind w:left="0" w:firstLine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4 points total</w:t>
            </w:r>
          </w:p>
          <w:p w14:paraId="33DADFF8" w14:textId="77777777" w:rsidR="00D35369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5B61C8A6" w14:textId="77777777" w:rsidR="00D35369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515B5FAC" w14:textId="77777777" w:rsidR="00D35369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39721B62" w14:textId="77777777" w:rsidR="00D35369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69914688" w14:textId="77777777" w:rsidR="00D35369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054BB7A3" w14:textId="77777777" w:rsidR="00D35369" w:rsidRPr="0022088E" w:rsidRDefault="00D35369" w:rsidP="00D35369">
            <w:pPr>
              <w:pStyle w:val="List1"/>
              <w:spacing w:after="0"/>
              <w:rPr>
                <w:rFonts w:cs="Arial"/>
                <w:color w:val="000000" w:themeColor="text1"/>
                <w:szCs w:val="22"/>
              </w:rPr>
            </w:pPr>
          </w:p>
          <w:p w14:paraId="70A06F6B" w14:textId="77777777" w:rsidR="00CB35C4" w:rsidRDefault="00CB35C4" w:rsidP="00033963">
            <w:pPr>
              <w:widowControl w:val="0"/>
              <w:autoSpaceDE w:val="0"/>
              <w:autoSpaceDN w:val="0"/>
              <w:adjustRightInd w:val="0"/>
              <w:rPr>
                <w:i/>
                <w:color w:val="FF0000"/>
                <w:sz w:val="20"/>
              </w:rPr>
            </w:pPr>
          </w:p>
          <w:p w14:paraId="7440DDA1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074F5EEB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0DBDC0E4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103F2E7A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495098FC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7993B9E4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05A875BA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1B456AE2" w14:textId="77777777" w:rsidR="00506330" w:rsidRPr="00506330" w:rsidRDefault="00506330" w:rsidP="00506330">
            <w:pPr>
              <w:rPr>
                <w:rFonts w:cs="Arial"/>
                <w:szCs w:val="22"/>
              </w:rPr>
            </w:pPr>
          </w:p>
          <w:p w14:paraId="0712188B" w14:textId="2AB92176" w:rsidR="00506330" w:rsidRPr="00506330" w:rsidRDefault="00506330" w:rsidP="00506330">
            <w:pPr>
              <w:rPr>
                <w:rFonts w:cs="Arial"/>
                <w:szCs w:val="22"/>
              </w:rPr>
            </w:pPr>
          </w:p>
        </w:tc>
      </w:tr>
      <w:tr w:rsidR="00033963" w:rsidRPr="00E12E37" w14:paraId="33D3900E" w14:textId="77777777" w:rsidTr="00E647C9">
        <w:tc>
          <w:tcPr>
            <w:tcW w:w="10998" w:type="dxa"/>
            <w:gridSpan w:val="2"/>
            <w:tcBorders>
              <w:top w:val="dashed" w:sz="12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B0A664B" w14:textId="224A0301" w:rsidR="00A6649F" w:rsidRDefault="00A6649F" w:rsidP="00A6649F">
            <w:pPr>
              <w:pStyle w:val="standard"/>
              <w:ind w:firstLine="0"/>
              <w:rPr>
                <w:b/>
                <w:i/>
                <w:color w:val="0000FF"/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03808" behindDoc="0" locked="0" layoutInCell="1" allowOverlap="1" wp14:anchorId="3CE615E3" wp14:editId="0C6204A0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32385</wp:posOffset>
                      </wp:positionV>
                      <wp:extent cx="988695" cy="1220470"/>
                      <wp:effectExtent l="0" t="0" r="1905" b="0"/>
                      <wp:wrapNone/>
                      <wp:docPr id="10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88695" cy="1220470"/>
                                <a:chOff x="0" y="0"/>
                                <a:chExt cx="1222744" cy="15098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Picture 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2744" cy="15098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1358" y="141399"/>
                                  <a:ext cx="1073150" cy="934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A828384" w14:textId="77777777" w:rsidR="00E647C9" w:rsidRPr="00694D0A" w:rsidRDefault="00E647C9" w:rsidP="0003396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Matter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E615E3" id="Group 10" o:spid="_x0000_s1047" style="position:absolute;margin-left:-4.95pt;margin-top:2.55pt;width:77.85pt;height:96.1pt;z-index:251703808;mso-width-relative:margin;mso-height-relative:margin" coordsize="12227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">
                      <v:shape id="Picture 11" o:spid="_x0000_s1048" type="#_x0000_t75" style="position:absolute;width:12227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">
                        <v:imagedata r:id="rId13" o:title=""/>
                      </v:shape>
                      <v:shape id="Text Box 2" o:spid="_x0000_s1049" type="#_x0000_t202" style="position:absolute;left:1413;top:1413;width:10732;height:934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        <v:textbox>
                          <w:txbxContent>
                            <w:p w14:paraId="6A828384" w14:textId="77777777" w:rsidR="00E647C9" w:rsidRPr="00694D0A" w:rsidRDefault="00E647C9" w:rsidP="0003396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Matter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ab/>
              <w:t xml:space="preserve">Name the chemical change that allows cells to move and function: </w:t>
            </w:r>
            <w:r w:rsidR="001D596E">
              <w:rPr>
                <w:b/>
                <w:i/>
                <w:color w:val="0000FF"/>
                <w:sz w:val="20"/>
              </w:rPr>
              <w:t>Cellular respiration</w:t>
            </w:r>
          </w:p>
          <w:p w14:paraId="62128532" w14:textId="7902FEB8" w:rsidR="00A6649F" w:rsidRPr="00A6649F" w:rsidRDefault="001D596E" w:rsidP="00A6649F">
            <w:pPr>
              <w:pStyle w:val="standard"/>
              <w:ind w:left="2160" w:firstLine="0"/>
              <w:rPr>
                <w:b/>
                <w:i/>
                <w:color w:val="0000FF"/>
                <w:sz w:val="20"/>
              </w:rPr>
            </w:pPr>
            <w:r>
              <w:rPr>
                <w:i/>
                <w:color w:val="FF0000"/>
                <w:sz w:val="20"/>
              </w:rPr>
              <w:t>1</w:t>
            </w:r>
            <w:r w:rsidR="00A6649F">
              <w:rPr>
                <w:b/>
                <w:i/>
                <w:color w:val="0000FF"/>
                <w:sz w:val="20"/>
              </w:rPr>
              <w:t xml:space="preserve"> </w:t>
            </w:r>
            <w:r w:rsidR="00A6649F">
              <w:rPr>
                <w:i/>
                <w:color w:val="FF0000"/>
                <w:sz w:val="20"/>
              </w:rPr>
              <w:t>p</w:t>
            </w:r>
            <w:r w:rsidRPr="002B188F">
              <w:rPr>
                <w:i/>
                <w:color w:val="FF0000"/>
                <w:sz w:val="20"/>
              </w:rPr>
              <w:t>oint</w:t>
            </w:r>
          </w:p>
          <w:p w14:paraId="6E1F202D" w14:textId="77777777" w:rsidR="00033963" w:rsidRDefault="00033963" w:rsidP="00A6649F">
            <w:pPr>
              <w:pStyle w:val="standard"/>
              <w:ind w:left="2160" w:firstLine="0"/>
              <w:rPr>
                <w:i/>
                <w:color w:val="FF0000"/>
                <w:sz w:val="20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Write the chemical equation for this change:</w:t>
            </w:r>
            <w:r w:rsidR="001D596E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="001D596E" w:rsidRPr="00655974">
              <w:rPr>
                <w:b/>
                <w:i/>
                <w:color w:val="0000FF"/>
                <w:sz w:val="20"/>
              </w:rPr>
              <w:t>C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>6</w:t>
            </w:r>
            <w:r w:rsidR="001D596E" w:rsidRPr="00655974">
              <w:rPr>
                <w:b/>
                <w:i/>
                <w:color w:val="0000FF"/>
                <w:sz w:val="20"/>
              </w:rPr>
              <w:t>H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>12</w:t>
            </w:r>
            <w:r w:rsidR="001D596E" w:rsidRPr="00655974">
              <w:rPr>
                <w:b/>
                <w:i/>
                <w:color w:val="0000FF"/>
                <w:sz w:val="20"/>
              </w:rPr>
              <w:t>O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>6</w:t>
            </w:r>
            <w:r w:rsidR="001D596E" w:rsidRPr="00655974">
              <w:rPr>
                <w:b/>
                <w:i/>
                <w:color w:val="0000FF"/>
                <w:sz w:val="20"/>
              </w:rPr>
              <w:t xml:space="preserve"> + 6 O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 xml:space="preserve">2 </w:t>
            </w:r>
            <w:r w:rsidR="001D596E" w:rsidRPr="00655974">
              <w:rPr>
                <w:b/>
                <w:i/>
                <w:color w:val="0000FF"/>
                <w:sz w:val="20"/>
              </w:rPr>
              <w:sym w:font="Wingdings" w:char="F0E0"/>
            </w:r>
            <w:r w:rsidR="001D596E" w:rsidRPr="00655974">
              <w:rPr>
                <w:b/>
                <w:i/>
                <w:color w:val="0000FF"/>
                <w:sz w:val="20"/>
              </w:rPr>
              <w:t xml:space="preserve"> 6 CO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>2</w:t>
            </w:r>
            <w:r w:rsidR="001D596E" w:rsidRPr="00655974">
              <w:rPr>
                <w:b/>
                <w:i/>
                <w:color w:val="0000FF"/>
                <w:sz w:val="20"/>
              </w:rPr>
              <w:t xml:space="preserve"> + 6 H</w:t>
            </w:r>
            <w:r w:rsidR="001D596E" w:rsidRPr="00655974">
              <w:rPr>
                <w:b/>
                <w:i/>
                <w:color w:val="0000FF"/>
                <w:sz w:val="20"/>
                <w:vertAlign w:val="subscript"/>
              </w:rPr>
              <w:t>2</w:t>
            </w:r>
            <w:r w:rsidR="001D596E" w:rsidRPr="00655974">
              <w:rPr>
                <w:b/>
                <w:i/>
                <w:color w:val="0000FF"/>
                <w:sz w:val="20"/>
              </w:rPr>
              <w:t>O</w:t>
            </w:r>
            <w:r w:rsidR="001D596E" w:rsidRPr="00E12E37" w:rsidDel="005A0BFF">
              <w:rPr>
                <w:b/>
                <w:color w:val="000000" w:themeColor="text1"/>
                <w:sz w:val="20"/>
              </w:rPr>
              <w:t xml:space="preserve"> </w:t>
            </w:r>
            <w:r w:rsidR="001D596E" w:rsidRPr="002B188F">
              <w:rPr>
                <w:i/>
                <w:color w:val="FF0000"/>
                <w:sz w:val="20"/>
              </w:rPr>
              <w:t>1 point</w:t>
            </w:r>
          </w:p>
          <w:p w14:paraId="2DB23A14" w14:textId="77777777" w:rsidR="00506330" w:rsidRPr="00506330" w:rsidRDefault="00506330" w:rsidP="00506330"/>
          <w:p w14:paraId="03E47257" w14:textId="77777777" w:rsidR="00506330" w:rsidRPr="00506330" w:rsidRDefault="00506330" w:rsidP="00506330"/>
          <w:p w14:paraId="0AD0F8DD" w14:textId="77777777" w:rsidR="00506330" w:rsidRPr="00506330" w:rsidRDefault="00506330" w:rsidP="00506330"/>
          <w:p w14:paraId="15DA25B0" w14:textId="77777777" w:rsidR="00506330" w:rsidRPr="00506330" w:rsidRDefault="00506330" w:rsidP="00506330"/>
          <w:p w14:paraId="14B5F3D2" w14:textId="77777777" w:rsidR="00506330" w:rsidRPr="00506330" w:rsidRDefault="00506330" w:rsidP="00506330"/>
          <w:p w14:paraId="7C5DC175" w14:textId="6CE47DAB" w:rsidR="00506330" w:rsidRPr="00506330" w:rsidRDefault="00506330" w:rsidP="00506330"/>
        </w:tc>
      </w:tr>
      <w:tr w:rsidR="00033963" w:rsidRPr="00E12E37" w14:paraId="6F5577E9" w14:textId="77777777" w:rsidTr="005D1C57">
        <w:trPr>
          <w:trHeight w:val="3132"/>
        </w:trPr>
        <w:tc>
          <w:tcPr>
            <w:tcW w:w="5397" w:type="dxa"/>
            <w:tcBorders>
              <w:top w:val="nil"/>
              <w:bottom w:val="dashed" w:sz="12" w:space="0" w:color="auto"/>
              <w:right w:val="nil"/>
            </w:tcBorders>
          </w:tcPr>
          <w:p w14:paraId="4AAC6D6D" w14:textId="77777777" w:rsidR="00587601" w:rsidRDefault="00033963" w:rsidP="00587601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49D01E48" wp14:editId="244DB802">
                      <wp:simplePos x="0" y="0"/>
                      <wp:positionH relativeFrom="column">
                        <wp:posOffset>2680335</wp:posOffset>
                      </wp:positionH>
                      <wp:positionV relativeFrom="paragraph">
                        <wp:posOffset>120650</wp:posOffset>
                      </wp:positionV>
                      <wp:extent cx="1490345" cy="1348105"/>
                      <wp:effectExtent l="0" t="25400" r="59055" b="48895"/>
                      <wp:wrapNone/>
                      <wp:docPr id="13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034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09FF2D" w14:textId="77777777" w:rsidR="00E647C9" w:rsidRDefault="00E647C9" w:rsidP="00033963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028F2875" w14:textId="77777777" w:rsidR="00E647C9" w:rsidRPr="00A66242" w:rsidRDefault="00E647C9" w:rsidP="00033963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A66242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490FD271" w14:textId="77777777" w:rsidR="00E647C9" w:rsidRDefault="00E647C9" w:rsidP="00033963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7F090CE5" w14:textId="77777777" w:rsidR="00E647C9" w:rsidRPr="0082025D" w:rsidRDefault="00E647C9" w:rsidP="00033963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1940A7DA" w14:textId="77777777" w:rsidR="00E647C9" w:rsidRPr="00E86E29" w:rsidRDefault="00E647C9" w:rsidP="00033963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9D01E48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50" type="#_x0000_t13" style="position:absolute;margin-left:211.05pt;margin-top:9.5pt;width:117.35pt;height:106.1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" adj="11831" fillcolor="white [3201]" strokecolor="black [3200]" strokeweight="2pt">
                      <v:path arrowok="t"/>
                      <v:textbox>
                        <w:txbxContent>
                          <w:p w14:paraId="0809FF2D" w14:textId="77777777" w:rsidR="00E647C9" w:rsidRDefault="00E647C9" w:rsidP="00033963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028F2875" w14:textId="77777777" w:rsidR="00E647C9" w:rsidRPr="00A66242" w:rsidRDefault="00E647C9" w:rsidP="00033963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A66242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490FD271" w14:textId="77777777" w:rsidR="00E647C9" w:rsidRDefault="00E647C9" w:rsidP="0003396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7F090CE5" w14:textId="77777777" w:rsidR="00E647C9" w:rsidRPr="0082025D" w:rsidRDefault="00E647C9" w:rsidP="0003396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1940A7DA" w14:textId="77777777" w:rsidR="00E647C9" w:rsidRPr="00E86E29" w:rsidRDefault="00E647C9" w:rsidP="0003396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A8E4DA9" w14:textId="77777777" w:rsidR="00587601" w:rsidRDefault="00587601" w:rsidP="00587601">
            <w:pPr>
              <w:pStyle w:val="standard"/>
              <w:spacing w:after="0"/>
              <w:ind w:left="1526" w:right="346" w:firstLine="0"/>
              <w:rPr>
                <w:rFonts w:cs="Arial"/>
                <w:color w:val="000000" w:themeColor="text1"/>
                <w:szCs w:val="22"/>
              </w:rPr>
            </w:pPr>
            <w:r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5D1C57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>
              <w:rPr>
                <w:rFonts w:cs="Arial"/>
                <w:color w:val="000000" w:themeColor="text1"/>
                <w:szCs w:val="22"/>
              </w:rPr>
              <w:t xml:space="preserve"> </w:t>
            </w:r>
            <w:r w:rsidR="00033963" w:rsidRPr="0022088E">
              <w:rPr>
                <w:rFonts w:cs="Arial"/>
                <w:color w:val="000000" w:themeColor="text1"/>
                <w:szCs w:val="22"/>
              </w:rPr>
              <w:t xml:space="preserve">atoms in before the </w:t>
            </w:r>
          </w:p>
          <w:p w14:paraId="75EB7E53" w14:textId="6E35D56F" w:rsidR="00033963" w:rsidRDefault="00033963" w:rsidP="00587601">
            <w:pPr>
              <w:pStyle w:val="standard"/>
              <w:ind w:left="1530" w:right="344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chemical change?</w:t>
            </w:r>
          </w:p>
          <w:p w14:paraId="1B310037" w14:textId="5816DD06" w:rsidR="001D596E" w:rsidRDefault="001D596E" w:rsidP="00A6649F">
            <w:pPr>
              <w:pStyle w:val="standard"/>
              <w:ind w:left="1530" w:right="344" w:firstLine="0"/>
              <w:rPr>
                <w:b/>
                <w:i/>
                <w:color w:val="0000FF"/>
                <w:sz w:val="20"/>
              </w:rPr>
            </w:pPr>
            <w:r>
              <w:rPr>
                <w:b/>
                <w:i/>
                <w:color w:val="0000FF"/>
                <w:sz w:val="20"/>
              </w:rPr>
              <w:t>Gluc</w:t>
            </w:r>
            <w:r w:rsidR="00A6649F">
              <w:rPr>
                <w:b/>
                <w:i/>
                <w:color w:val="0000FF"/>
                <w:sz w:val="20"/>
              </w:rPr>
              <w:t xml:space="preserve">ose </w:t>
            </w:r>
            <w:r w:rsidR="00A6649F">
              <w:rPr>
                <w:b/>
                <w:i/>
                <w:color w:val="0000FF"/>
                <w:sz w:val="20"/>
              </w:rPr>
              <w:br/>
            </w: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1BDD7DD4" w14:textId="77777777" w:rsidR="001D596E" w:rsidRPr="0022088E" w:rsidRDefault="001D596E" w:rsidP="00587601">
            <w:pPr>
              <w:pStyle w:val="standard"/>
              <w:ind w:left="1530"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47F6A172" w14:textId="677518D0" w:rsidR="00A6649F" w:rsidRPr="00A6649F" w:rsidRDefault="00033963" w:rsidP="00D35369">
            <w:pPr>
              <w:pStyle w:val="standard"/>
              <w:spacing w:after="120"/>
              <w:ind w:left="1526" w:right="346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5D1C57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</w:t>
            </w:r>
            <w:r w:rsidR="00587601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Pr="0022088E">
              <w:rPr>
                <w:rFonts w:cs="Arial"/>
                <w:color w:val="000000" w:themeColor="text1"/>
                <w:szCs w:val="22"/>
              </w:rPr>
              <w:t>needed</w:t>
            </w:r>
            <w:r w:rsidR="001D596E" w:rsidRPr="00E12E37">
              <w:rPr>
                <w:color w:val="000000" w:themeColor="text1"/>
                <w:sz w:val="20"/>
              </w:rPr>
              <w:t>?</w:t>
            </w:r>
            <w:r w:rsidR="001D596E">
              <w:rPr>
                <w:color w:val="000000" w:themeColor="text1"/>
                <w:sz w:val="20"/>
                <w:lang w:eastAsia="zh-CN"/>
              </w:rPr>
              <w:t xml:space="preserve"> </w:t>
            </w:r>
          </w:p>
          <w:p w14:paraId="0853E661" w14:textId="5B9C7FCF" w:rsidR="001D596E" w:rsidRPr="001D596E" w:rsidRDefault="001D596E" w:rsidP="00A6649F">
            <w:pPr>
              <w:pStyle w:val="standard"/>
              <w:spacing w:after="0"/>
              <w:ind w:left="1530" w:right="346" w:firstLine="0"/>
              <w:rPr>
                <w:color w:val="000000" w:themeColor="text1"/>
                <w:sz w:val="20"/>
                <w:lang w:eastAsia="zh-CN"/>
              </w:rPr>
            </w:pPr>
            <w:r w:rsidRPr="00655974">
              <w:rPr>
                <w:b/>
                <w:i/>
                <w:color w:val="0000FF"/>
                <w:sz w:val="20"/>
              </w:rPr>
              <w:t>Oxygen</w:t>
            </w:r>
          </w:p>
          <w:p w14:paraId="3CC478E6" w14:textId="08108EAA" w:rsidR="00033963" w:rsidRPr="0022088E" w:rsidRDefault="001D596E" w:rsidP="001D596E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  <w:r>
              <w:rPr>
                <w:rFonts w:cs="Arial"/>
                <w:color w:val="000000" w:themeColor="text1"/>
                <w:szCs w:val="22"/>
              </w:rPr>
              <w:t xml:space="preserve"> </w:t>
            </w:r>
          </w:p>
        </w:tc>
        <w:tc>
          <w:tcPr>
            <w:tcW w:w="5601" w:type="dxa"/>
            <w:tcBorders>
              <w:top w:val="nil"/>
              <w:left w:val="nil"/>
              <w:bottom w:val="dashed" w:sz="12" w:space="0" w:color="auto"/>
            </w:tcBorders>
          </w:tcPr>
          <w:p w14:paraId="585EEF3D" w14:textId="77777777" w:rsidR="00033963" w:rsidRPr="0022088E" w:rsidRDefault="00033963" w:rsidP="00E647C9">
            <w:pPr>
              <w:pStyle w:val="standard"/>
              <w:ind w:firstLine="0"/>
              <w:rPr>
                <w:rFonts w:cs="Arial"/>
                <w:color w:val="000000" w:themeColor="text1"/>
                <w:szCs w:val="22"/>
              </w:rPr>
            </w:pPr>
          </w:p>
          <w:p w14:paraId="4D0CCF46" w14:textId="77777777" w:rsidR="00033963" w:rsidRPr="0022088E" w:rsidRDefault="00033963" w:rsidP="00E647C9">
            <w:pPr>
              <w:pStyle w:val="standard"/>
              <w:spacing w:after="0"/>
              <w:ind w:left="346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5D1C57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after the </w:t>
            </w:r>
          </w:p>
          <w:p w14:paraId="7F78A1A5" w14:textId="77777777" w:rsidR="00033963" w:rsidRPr="0022088E" w:rsidRDefault="00033963" w:rsidP="00A6649F">
            <w:pPr>
              <w:pStyle w:val="standard"/>
              <w:spacing w:after="120"/>
              <w:ind w:left="346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chemical change?</w:t>
            </w:r>
          </w:p>
          <w:p w14:paraId="35F3560E" w14:textId="77777777" w:rsidR="001D596E" w:rsidRPr="00B614D7" w:rsidRDefault="001D596E" w:rsidP="00A6649F">
            <w:pPr>
              <w:pStyle w:val="standard"/>
              <w:spacing w:after="0"/>
              <w:ind w:left="340" w:firstLine="0"/>
              <w:contextualSpacing/>
              <w:jc w:val="right"/>
              <w:rPr>
                <w:sz w:val="20"/>
              </w:rPr>
            </w:pPr>
            <w:r>
              <w:rPr>
                <w:b/>
                <w:i/>
                <w:color w:val="0000FF"/>
                <w:sz w:val="20"/>
              </w:rPr>
              <w:t>Carbon Dioxide</w:t>
            </w:r>
          </w:p>
          <w:p w14:paraId="51DE2263" w14:textId="514DE5D7" w:rsidR="00033963" w:rsidRPr="001D596E" w:rsidRDefault="001D596E" w:rsidP="00A6649F">
            <w:pPr>
              <w:pStyle w:val="standard"/>
              <w:spacing w:after="0"/>
              <w:ind w:left="346" w:firstLine="0"/>
              <w:contextualSpacing/>
              <w:jc w:val="right"/>
              <w:rPr>
                <w:color w:val="000000" w:themeColor="text1"/>
                <w:sz w:val="20"/>
                <w:lang w:eastAsia="zh-CN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51DA1C16" w14:textId="77777777" w:rsidR="00033963" w:rsidRPr="0022088E" w:rsidRDefault="00033963" w:rsidP="00A6649F">
            <w:pPr>
              <w:pStyle w:val="standard"/>
              <w:spacing w:after="0"/>
              <w:ind w:left="340" w:firstLine="0"/>
              <w:contextualSpacing/>
              <w:rPr>
                <w:rFonts w:cs="Arial"/>
                <w:color w:val="000000" w:themeColor="text1"/>
                <w:szCs w:val="22"/>
              </w:rPr>
            </w:pPr>
          </w:p>
          <w:p w14:paraId="377455F4" w14:textId="77777777" w:rsidR="00033963" w:rsidRPr="0022088E" w:rsidRDefault="00033963" w:rsidP="00E647C9">
            <w:pPr>
              <w:pStyle w:val="standard"/>
              <w:ind w:left="340" w:firstLine="0"/>
              <w:rPr>
                <w:rFonts w:cs="Arial"/>
                <w:color w:val="000000" w:themeColor="text1"/>
                <w:szCs w:val="22"/>
              </w:rPr>
            </w:pPr>
          </w:p>
          <w:p w14:paraId="051242F1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5D1C57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 produced?</w:t>
            </w:r>
          </w:p>
          <w:p w14:paraId="34417B9E" w14:textId="77777777" w:rsidR="001D596E" w:rsidRDefault="001D596E" w:rsidP="00A6649F">
            <w:pPr>
              <w:pStyle w:val="standard"/>
              <w:spacing w:after="0"/>
              <w:ind w:left="346" w:firstLine="0"/>
              <w:jc w:val="right"/>
              <w:rPr>
                <w:color w:val="000000" w:themeColor="text1"/>
                <w:sz w:val="20"/>
                <w:lang w:eastAsia="zh-CN"/>
              </w:rPr>
            </w:pPr>
            <w:r w:rsidRPr="00655974">
              <w:rPr>
                <w:b/>
                <w:i/>
                <w:color w:val="0000FF"/>
                <w:sz w:val="20"/>
              </w:rPr>
              <w:t>Water</w:t>
            </w:r>
          </w:p>
          <w:p w14:paraId="7C1DF568" w14:textId="530C1E2D" w:rsidR="00D35369" w:rsidRDefault="001D596E" w:rsidP="007B669C">
            <w:pPr>
              <w:pStyle w:val="standard"/>
              <w:spacing w:after="0"/>
              <w:ind w:left="346" w:firstLine="0"/>
              <w:jc w:val="right"/>
              <w:rPr>
                <w:i/>
                <w:color w:val="FF0000"/>
                <w:sz w:val="20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289ECE1A" w14:textId="095FB579" w:rsidR="00033963" w:rsidRPr="0022088E" w:rsidRDefault="00033963" w:rsidP="00A6649F">
            <w:pPr>
              <w:pStyle w:val="standard"/>
              <w:spacing w:after="0"/>
              <w:ind w:left="346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 xml:space="preserve"> </w:t>
            </w:r>
          </w:p>
        </w:tc>
      </w:tr>
      <w:tr w:rsidR="00033963" w:rsidRPr="00E12E37" w14:paraId="73F2D932" w14:textId="77777777" w:rsidTr="00E647C9">
        <w:tc>
          <w:tcPr>
            <w:tcW w:w="10998" w:type="dxa"/>
            <w:gridSpan w:val="2"/>
            <w:tcBorders>
              <w:top w:val="dashed" w:sz="12" w:space="0" w:color="auto"/>
              <w:bottom w:val="nil"/>
            </w:tcBorders>
          </w:tcPr>
          <w:p w14:paraId="7526FE33" w14:textId="3518732A" w:rsidR="00033963" w:rsidRPr="0022088E" w:rsidRDefault="00A6649F" w:rsidP="00E647C9">
            <w:pPr>
              <w:pStyle w:val="standard"/>
              <w:spacing w:before="60"/>
              <w:ind w:firstLine="0"/>
              <w:jc w:val="center"/>
              <w:rPr>
                <w:rFonts w:cs="Arial"/>
                <w:b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715072" behindDoc="0" locked="0" layoutInCell="1" allowOverlap="1" wp14:anchorId="1735C9F8" wp14:editId="620A9010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66040</wp:posOffset>
                      </wp:positionV>
                      <wp:extent cx="962218" cy="1158875"/>
                      <wp:effectExtent l="0" t="0" r="3175" b="9525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2218" cy="1158875"/>
                                <a:chOff x="-32302" y="69260"/>
                                <a:chExt cx="1255046" cy="15098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9260"/>
                                  <a:ext cx="1222744" cy="1509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2302" y="242993"/>
                                  <a:ext cx="1254794" cy="1024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187C60C" w14:textId="77777777" w:rsidR="00E647C9" w:rsidRPr="00694D0A" w:rsidRDefault="00E647C9" w:rsidP="0003396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Energy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735C9F8" id="Group 17" o:spid="_x0000_s1051" style="position:absolute;left:0;text-align:left;margin-left:-4.95pt;margin-top:5.2pt;width:75.75pt;height:91.25pt;z-index:251715072;mso-width-relative:margin;mso-height-relative:margin" coordorigin="-323,692" coordsize="12550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">
                      <v:shape id="Picture 18" o:spid="_x0000_s1052" type="#_x0000_t75" style="position:absolute;top:692;width:12227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">
                        <v:imagedata r:id="rId15" o:title=""/>
                      </v:shape>
                      <v:shape id="Text Box 2" o:spid="_x0000_s1053" type="#_x0000_t202" style="position:absolute;left:-323;top:2429;width:12547;height:102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    <v:textbox>
                          <w:txbxContent>
                            <w:p w14:paraId="6187C60C" w14:textId="77777777" w:rsidR="00E647C9" w:rsidRPr="00694D0A" w:rsidRDefault="00E647C9" w:rsidP="0003396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Energy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4CA75EEE" wp14:editId="0606F1A5">
                      <wp:simplePos x="0" y="0"/>
                      <wp:positionH relativeFrom="column">
                        <wp:posOffset>2680335</wp:posOffset>
                      </wp:positionH>
                      <wp:positionV relativeFrom="paragraph">
                        <wp:posOffset>193040</wp:posOffset>
                      </wp:positionV>
                      <wp:extent cx="1482725" cy="1348105"/>
                      <wp:effectExtent l="0" t="25400" r="41275" b="48895"/>
                      <wp:wrapNone/>
                      <wp:docPr id="20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0C5976C" w14:textId="77777777" w:rsidR="00E647C9" w:rsidRDefault="00E647C9" w:rsidP="00033963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274ED4A4" w14:textId="77777777" w:rsidR="00E647C9" w:rsidRDefault="00E647C9" w:rsidP="00033963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16405938" w14:textId="77777777" w:rsidR="00E647C9" w:rsidRPr="00E86E29" w:rsidRDefault="00E647C9" w:rsidP="000339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A75EEE" id="Right Arrow 21" o:spid="_x0000_s1054" type="#_x0000_t13" style="position:absolute;left:0;text-align:left;margin-left:211.05pt;margin-top:15.2pt;width:116.75pt;height:106.1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" adj="11781" fillcolor="white [3201]" strokecolor="black [3200]" strokeweight="2pt">
                      <v:path arrowok="t"/>
                      <v:textbox>
                        <w:txbxContent>
                          <w:p w14:paraId="30C5976C" w14:textId="77777777" w:rsidR="00E647C9" w:rsidRDefault="00E647C9" w:rsidP="00033963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274ED4A4" w14:textId="77777777" w:rsidR="00E647C9" w:rsidRDefault="00E647C9" w:rsidP="00033963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16405938" w14:textId="77777777" w:rsidR="00E647C9" w:rsidRPr="00E86E29" w:rsidRDefault="00E647C9" w:rsidP="000339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33963" w:rsidRPr="00E12E37" w14:paraId="2F742ED7" w14:textId="77777777" w:rsidTr="0022088E">
        <w:tc>
          <w:tcPr>
            <w:tcW w:w="5397" w:type="dxa"/>
            <w:tcBorders>
              <w:top w:val="nil"/>
              <w:bottom w:val="single" w:sz="4" w:space="0" w:color="auto"/>
              <w:right w:val="nil"/>
            </w:tcBorders>
          </w:tcPr>
          <w:p w14:paraId="3F436BBC" w14:textId="1DE00989" w:rsidR="001D596E" w:rsidRPr="0004176A" w:rsidRDefault="00033963" w:rsidP="00A6649F">
            <w:pPr>
              <w:pStyle w:val="standard"/>
              <w:spacing w:after="120"/>
              <w:ind w:left="1440" w:right="346" w:firstLine="0"/>
              <w:contextualSpacing/>
              <w:rPr>
                <w:b/>
                <w:i/>
                <w:noProof/>
                <w:color w:val="0000FF"/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>What forms of energy go into this chemical change?</w:t>
            </w:r>
            <w:r w:rsidR="001D596E" w:rsidRPr="0004176A">
              <w:rPr>
                <w:b/>
                <w:i/>
                <w:noProof/>
                <w:color w:val="0000FF"/>
                <w:sz w:val="20"/>
              </w:rPr>
              <w:t xml:space="preserve"> </w:t>
            </w:r>
            <w:r w:rsidR="001D596E">
              <w:rPr>
                <w:b/>
                <w:i/>
                <w:noProof/>
                <w:color w:val="0000FF"/>
                <w:sz w:val="20"/>
              </w:rPr>
              <w:br/>
            </w:r>
            <w:r w:rsidR="004E3D2E">
              <w:rPr>
                <w:b/>
                <w:i/>
                <w:noProof/>
                <w:color w:val="0000FF"/>
                <w:sz w:val="20"/>
              </w:rPr>
              <w:t xml:space="preserve">Chemical energy </w:t>
            </w:r>
          </w:p>
          <w:p w14:paraId="1888EA62" w14:textId="77777777" w:rsidR="001D596E" w:rsidRPr="00163E30" w:rsidRDefault="001D596E" w:rsidP="00A6649F">
            <w:pPr>
              <w:pStyle w:val="standard"/>
              <w:spacing w:after="0"/>
              <w:ind w:left="720" w:right="1221"/>
              <w:rPr>
                <w:noProof/>
                <w:color w:val="000000" w:themeColor="text1"/>
                <w:sz w:val="20"/>
                <w:lang w:eastAsia="zh-CN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227A5AA4" w14:textId="66DAEB11" w:rsidR="00033963" w:rsidRPr="0022088E" w:rsidRDefault="00033963" w:rsidP="00E232B2">
            <w:pPr>
              <w:pStyle w:val="standard"/>
              <w:spacing w:after="0"/>
              <w:ind w:right="1221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</w:tc>
        <w:tc>
          <w:tcPr>
            <w:tcW w:w="5601" w:type="dxa"/>
            <w:tcBorders>
              <w:top w:val="nil"/>
              <w:left w:val="nil"/>
              <w:bottom w:val="single" w:sz="4" w:space="0" w:color="auto"/>
            </w:tcBorders>
          </w:tcPr>
          <w:p w14:paraId="111E6C4A" w14:textId="736D9F82" w:rsidR="00033963" w:rsidRPr="0022088E" w:rsidRDefault="00033963" w:rsidP="00A6649F">
            <w:pPr>
              <w:pStyle w:val="standard"/>
              <w:ind w:left="993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What forms of energy come out of this chemical change?</w:t>
            </w:r>
          </w:p>
          <w:p w14:paraId="7CB2B829" w14:textId="77777777" w:rsidR="00272509" w:rsidRPr="00272509" w:rsidRDefault="00272509" w:rsidP="00A6649F">
            <w:pPr>
              <w:spacing w:after="0"/>
              <w:ind w:left="2883"/>
              <w:jc w:val="right"/>
              <w:rPr>
                <w:b/>
                <w:i/>
                <w:color w:val="0000FF"/>
                <w:sz w:val="20"/>
              </w:rPr>
            </w:pPr>
            <w:r w:rsidRPr="00272509">
              <w:rPr>
                <w:b/>
                <w:bCs/>
                <w:i/>
                <w:iCs/>
                <w:color w:val="0000FF"/>
                <w:sz w:val="20"/>
              </w:rPr>
              <w:t>Motion (or cellular function) and heat energy</w:t>
            </w:r>
          </w:p>
          <w:p w14:paraId="0923D59A" w14:textId="77777777" w:rsidR="001D596E" w:rsidRDefault="001D596E" w:rsidP="00A6649F">
            <w:pPr>
              <w:pStyle w:val="standard"/>
              <w:spacing w:after="0"/>
              <w:ind w:left="2883" w:firstLine="0"/>
              <w:jc w:val="right"/>
              <w:rPr>
                <w:color w:val="000000" w:themeColor="text1"/>
                <w:sz w:val="20"/>
                <w:lang w:eastAsia="zh-CN"/>
              </w:rPr>
            </w:pPr>
            <w:r w:rsidRPr="002B188F">
              <w:rPr>
                <w:i/>
                <w:color w:val="FF0000"/>
                <w:sz w:val="20"/>
              </w:rPr>
              <w:t>1 poin</w:t>
            </w:r>
            <w:r>
              <w:rPr>
                <w:i/>
                <w:color w:val="FF0000"/>
                <w:sz w:val="20"/>
              </w:rPr>
              <w:t>t for correct answer</w:t>
            </w:r>
          </w:p>
          <w:p w14:paraId="572D0F59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76B2B992" w14:textId="77777777" w:rsidR="00033963" w:rsidRPr="0022088E" w:rsidRDefault="00033963" w:rsidP="00E647C9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1E8D57F6" w14:textId="77777777" w:rsidR="00033963" w:rsidRPr="0022088E" w:rsidRDefault="00033963" w:rsidP="00E232B2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</w:tc>
      </w:tr>
      <w:tr w:rsidR="00CB35C4" w:rsidRPr="00CB35C4" w14:paraId="5AF89631" w14:textId="77777777" w:rsidTr="0022088E">
        <w:tc>
          <w:tcPr>
            <w:tcW w:w="109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4878F3" w14:textId="129D23FC" w:rsidR="00CB35C4" w:rsidRPr="0022088E" w:rsidRDefault="0022088E" w:rsidP="0022088E">
            <w:pPr>
              <w:pStyle w:val="standard"/>
              <w:spacing w:before="60"/>
              <w:ind w:firstLine="0"/>
              <w:rPr>
                <w:rFonts w:cs="Arial"/>
                <w:szCs w:val="22"/>
              </w:rPr>
            </w:pPr>
            <w:r w:rsidRPr="0022088E">
              <w:rPr>
                <w:rFonts w:cs="Arial"/>
                <w:b/>
                <w:szCs w:val="22"/>
              </w:rPr>
              <w:t>Explain in words:</w:t>
            </w:r>
            <w:r w:rsidRPr="0022088E">
              <w:rPr>
                <w:rFonts w:cs="Arial"/>
                <w:szCs w:val="22"/>
              </w:rPr>
              <w:t xml:space="preserve"> How does a cell in a potato plant use </w:t>
            </w:r>
            <w:r w:rsidR="002D47E3">
              <w:rPr>
                <w:rFonts w:cs="Arial"/>
                <w:szCs w:val="22"/>
              </w:rPr>
              <w:t>glucose</w:t>
            </w:r>
            <w:r w:rsidR="00E232B2">
              <w:rPr>
                <w:rFonts w:cs="Arial"/>
                <w:szCs w:val="22"/>
              </w:rPr>
              <w:t xml:space="preserve"> for energy</w:t>
            </w:r>
            <w:r w:rsidRPr="0022088E">
              <w:rPr>
                <w:rFonts w:cs="Arial"/>
                <w:szCs w:val="22"/>
              </w:rPr>
              <w:t xml:space="preserve"> to move and function? (Answer on back).</w:t>
            </w:r>
          </w:p>
          <w:p w14:paraId="1596F318" w14:textId="797CE501" w:rsidR="0022088E" w:rsidRPr="0022088E" w:rsidRDefault="0022088E" w:rsidP="0022088E">
            <w:pPr>
              <w:pStyle w:val="standard"/>
              <w:spacing w:before="60"/>
              <w:ind w:firstLine="0"/>
              <w:rPr>
                <w:rFonts w:cs="Arial"/>
                <w:i/>
                <w:szCs w:val="22"/>
              </w:rPr>
            </w:pPr>
            <w:r>
              <w:rPr>
                <w:rFonts w:cs="Arial"/>
                <w:i/>
                <w:szCs w:val="22"/>
              </w:rPr>
              <w:t>Use this</w:t>
            </w:r>
            <w:r w:rsidRPr="0022088E">
              <w:rPr>
                <w:rFonts w:cs="Arial"/>
                <w:i/>
                <w:szCs w:val="22"/>
              </w:rPr>
              <w:t xml:space="preserve"> Explanation Tool to help guide your written explanation, be sure to answer the Three Questions.</w:t>
            </w:r>
          </w:p>
        </w:tc>
      </w:tr>
    </w:tbl>
    <w:p w14:paraId="695D8C6E" w14:textId="77777777" w:rsidR="00064F8F" w:rsidRPr="00CB35C4" w:rsidRDefault="00CB35C4" w:rsidP="00777EF6">
      <w:pPr>
        <w:spacing w:before="60" w:after="0"/>
        <w:jc w:val="center"/>
        <w:rPr>
          <w:sz w:val="18"/>
        </w:rPr>
      </w:pPr>
      <w:r w:rsidRPr="00CB35C4">
        <w:rPr>
          <w:sz w:val="18"/>
        </w:rPr>
        <w:t xml:space="preserve">Remember: </w:t>
      </w:r>
      <w:r w:rsidRPr="00CB35C4">
        <w:rPr>
          <w:b/>
          <w:sz w:val="18"/>
        </w:rPr>
        <w:t>Atoms last forever</w:t>
      </w:r>
      <w:r w:rsidRPr="00CB35C4">
        <w:rPr>
          <w:sz w:val="18"/>
        </w:rPr>
        <w:t xml:space="preserve"> (so you can arrange atoms into new molecules, but can’t add or subtract atoms).</w:t>
      </w:r>
    </w:p>
    <w:p w14:paraId="6029C6AE" w14:textId="3C9DE2FE" w:rsidR="005E4E3B" w:rsidRDefault="00CB35C4" w:rsidP="0022088E">
      <w:pPr>
        <w:spacing w:after="0"/>
        <w:jc w:val="center"/>
        <w:rPr>
          <w:sz w:val="18"/>
        </w:rPr>
      </w:pPr>
      <w:r w:rsidRPr="00CB35C4">
        <w:rPr>
          <w:b/>
          <w:sz w:val="18"/>
        </w:rPr>
        <w:t>Energy lasts forever</w:t>
      </w:r>
      <w:r w:rsidRPr="00CB35C4">
        <w:rPr>
          <w:sz w:val="18"/>
        </w:rPr>
        <w:t xml:space="preserve"> (so you can change forms of energy, but energy units can’t appear or go away).</w:t>
      </w:r>
    </w:p>
    <w:p w14:paraId="7477F405" w14:textId="77777777" w:rsidR="001D596E" w:rsidRDefault="001D596E" w:rsidP="001D596E">
      <w:pPr>
        <w:spacing w:after="0"/>
        <w:rPr>
          <w:sz w:val="18"/>
        </w:rPr>
      </w:pPr>
    </w:p>
    <w:p w14:paraId="06606B42" w14:textId="77777777" w:rsidR="001D596E" w:rsidRPr="007A0F2B" w:rsidRDefault="001D596E" w:rsidP="001D596E">
      <w:pPr>
        <w:spacing w:before="120"/>
        <w:rPr>
          <w:b/>
          <w:i/>
          <w:color w:val="0000FF"/>
        </w:rPr>
      </w:pPr>
      <w:r w:rsidRPr="007A0F2B">
        <w:rPr>
          <w:b/>
          <w:i/>
          <w:color w:val="0000FF"/>
        </w:rPr>
        <w:t xml:space="preserve">Level 4 responses should include answers to each of the four numbered </w:t>
      </w:r>
      <w:r>
        <w:rPr>
          <w:b/>
          <w:i/>
          <w:color w:val="0000FF"/>
        </w:rPr>
        <w:t>steps</w:t>
      </w:r>
      <w:r w:rsidRPr="007A0F2B">
        <w:rPr>
          <w:b/>
          <w:i/>
          <w:color w:val="0000FF"/>
        </w:rPr>
        <w:t xml:space="preserve"> on the Three Questions poster and handout:</w:t>
      </w:r>
    </w:p>
    <w:p w14:paraId="3BFF727B" w14:textId="605EE501" w:rsidR="001D596E" w:rsidRPr="007A0F2B" w:rsidRDefault="001D596E" w:rsidP="001D596E">
      <w:pPr>
        <w:pStyle w:val="ListParagraph"/>
        <w:numPr>
          <w:ilvl w:val="0"/>
          <w:numId w:val="27"/>
        </w:numPr>
        <w:spacing w:before="120"/>
        <w:rPr>
          <w:b/>
          <w:i/>
          <w:color w:val="0000FF"/>
        </w:rPr>
      </w:pPr>
      <w:r w:rsidRPr="007A0F2B">
        <w:rPr>
          <w:b/>
          <w:bCs/>
          <w:i/>
          <w:color w:val="0000FF"/>
        </w:rPr>
        <w:lastRenderedPageBreak/>
        <w:t>Matter movement:</w:t>
      </w:r>
      <w:r w:rsidRPr="007A0F2B">
        <w:rPr>
          <w:b/>
          <w:i/>
          <w:color w:val="0000FF"/>
        </w:rPr>
        <w:t xml:space="preserve"> </w:t>
      </w:r>
      <w:r>
        <w:rPr>
          <w:b/>
          <w:i/>
          <w:color w:val="0000FF"/>
        </w:rPr>
        <w:t xml:space="preserve">Glucose (and </w:t>
      </w:r>
      <w:r w:rsidR="006F38E5">
        <w:rPr>
          <w:b/>
          <w:i/>
          <w:color w:val="0000FF"/>
        </w:rPr>
        <w:t>other small organic molecules) are produced by the chloroplasts in the cell</w:t>
      </w:r>
      <w:r w:rsidRPr="007A0F2B">
        <w:rPr>
          <w:b/>
          <w:i/>
          <w:color w:val="0000FF"/>
        </w:rPr>
        <w:t>.</w:t>
      </w:r>
    </w:p>
    <w:p w14:paraId="51D7B8AA" w14:textId="77777777" w:rsidR="001D596E" w:rsidRPr="007A0F2B" w:rsidRDefault="001D596E" w:rsidP="001D596E">
      <w:pPr>
        <w:pStyle w:val="ListParagraph"/>
        <w:numPr>
          <w:ilvl w:val="0"/>
          <w:numId w:val="27"/>
        </w:numPr>
        <w:spacing w:before="120"/>
        <w:rPr>
          <w:b/>
          <w:i/>
          <w:color w:val="0000FF"/>
        </w:rPr>
      </w:pPr>
      <w:r w:rsidRPr="007A0F2B">
        <w:rPr>
          <w:b/>
          <w:bCs/>
          <w:i/>
          <w:color w:val="0000FF"/>
        </w:rPr>
        <w:t>Matter change:</w:t>
      </w:r>
      <w:r w:rsidRPr="007A0F2B">
        <w:rPr>
          <w:b/>
          <w:i/>
          <w:color w:val="0000FF"/>
        </w:rPr>
        <w:t xml:space="preserve"> </w:t>
      </w:r>
      <w:r>
        <w:rPr>
          <w:b/>
          <w:i/>
          <w:color w:val="0000FF"/>
        </w:rPr>
        <w:t>Glucose</w:t>
      </w:r>
      <w:r w:rsidRPr="007A0F2B">
        <w:rPr>
          <w:b/>
          <w:i/>
          <w:color w:val="0000FF"/>
        </w:rPr>
        <w:t xml:space="preserve"> reacts with oxygen to produce carbon dioxide and water.</w:t>
      </w:r>
    </w:p>
    <w:p w14:paraId="5BD445BF" w14:textId="709D8A98" w:rsidR="001D596E" w:rsidRPr="007A0F2B" w:rsidRDefault="001D596E" w:rsidP="001D596E">
      <w:pPr>
        <w:pStyle w:val="ListParagraph"/>
        <w:numPr>
          <w:ilvl w:val="0"/>
          <w:numId w:val="27"/>
        </w:numPr>
        <w:spacing w:before="120"/>
        <w:rPr>
          <w:b/>
          <w:i/>
          <w:color w:val="0000FF"/>
        </w:rPr>
      </w:pPr>
      <w:r w:rsidRPr="007A0F2B">
        <w:rPr>
          <w:b/>
          <w:bCs/>
          <w:i/>
          <w:color w:val="0000FF"/>
        </w:rPr>
        <w:t xml:space="preserve">Energy change: </w:t>
      </w:r>
      <w:r w:rsidRPr="007A0F2B">
        <w:rPr>
          <w:b/>
          <w:i/>
          <w:color w:val="0000FF"/>
        </w:rPr>
        <w:t xml:space="preserve">Chemical energy in </w:t>
      </w:r>
      <w:r>
        <w:rPr>
          <w:b/>
          <w:i/>
          <w:color w:val="0000FF"/>
        </w:rPr>
        <w:t>glucose</w:t>
      </w:r>
      <w:r w:rsidRPr="007A0F2B">
        <w:rPr>
          <w:b/>
          <w:i/>
          <w:color w:val="0000FF"/>
        </w:rPr>
        <w:t xml:space="preserve"> is transformed into </w:t>
      </w:r>
      <w:r>
        <w:rPr>
          <w:b/>
          <w:i/>
          <w:color w:val="0000FF"/>
        </w:rPr>
        <w:t>motion</w:t>
      </w:r>
      <w:r w:rsidRPr="007A0F2B">
        <w:rPr>
          <w:b/>
          <w:i/>
          <w:color w:val="0000FF"/>
        </w:rPr>
        <w:t xml:space="preserve"> and </w:t>
      </w:r>
      <w:r w:rsidR="006F38E5">
        <w:rPr>
          <w:b/>
          <w:i/>
          <w:color w:val="0000FF"/>
        </w:rPr>
        <w:t xml:space="preserve">into other forms of chemical energy </w:t>
      </w:r>
      <w:r w:rsidR="00806384">
        <w:rPr>
          <w:b/>
          <w:i/>
          <w:color w:val="0000FF"/>
        </w:rPr>
        <w:t xml:space="preserve">(e.g. ATP) </w:t>
      </w:r>
      <w:r w:rsidR="006F38E5">
        <w:rPr>
          <w:b/>
          <w:i/>
          <w:color w:val="0000FF"/>
        </w:rPr>
        <w:t>for other cell functions</w:t>
      </w:r>
      <w:r w:rsidRPr="007A0F2B">
        <w:rPr>
          <w:b/>
          <w:i/>
          <w:color w:val="0000FF"/>
        </w:rPr>
        <w:t>.</w:t>
      </w:r>
      <w:r w:rsidR="006F38E5">
        <w:rPr>
          <w:b/>
          <w:i/>
          <w:color w:val="0000FF"/>
        </w:rPr>
        <w:t xml:space="preserve"> All eventually becomes heat energy. </w:t>
      </w:r>
    </w:p>
    <w:p w14:paraId="7984911E" w14:textId="77777777" w:rsidR="001D596E" w:rsidRPr="007A0F2B" w:rsidRDefault="001D596E" w:rsidP="001D596E">
      <w:pPr>
        <w:pStyle w:val="ListParagraph"/>
        <w:numPr>
          <w:ilvl w:val="0"/>
          <w:numId w:val="27"/>
        </w:numPr>
        <w:spacing w:before="120"/>
        <w:rPr>
          <w:b/>
          <w:i/>
          <w:color w:val="0000FF"/>
        </w:rPr>
      </w:pPr>
      <w:r w:rsidRPr="007A0F2B">
        <w:rPr>
          <w:b/>
          <w:bCs/>
          <w:i/>
          <w:color w:val="0000FF"/>
        </w:rPr>
        <w:t>Matter movement:</w:t>
      </w:r>
      <w:r w:rsidRPr="007A0F2B">
        <w:rPr>
          <w:b/>
          <w:i/>
          <w:color w:val="0000FF"/>
        </w:rPr>
        <w:t xml:space="preserve"> Carbon dioxide and water leave the </w:t>
      </w:r>
      <w:r>
        <w:rPr>
          <w:b/>
          <w:i/>
          <w:color w:val="0000FF"/>
        </w:rPr>
        <w:t>cell</w:t>
      </w:r>
      <w:r w:rsidRPr="007A0F2B">
        <w:rPr>
          <w:b/>
          <w:i/>
          <w:color w:val="0000FF"/>
        </w:rPr>
        <w:t xml:space="preserve">.  </w:t>
      </w:r>
    </w:p>
    <w:p w14:paraId="6DC018D7" w14:textId="77777777" w:rsidR="001D596E" w:rsidRDefault="001D596E" w:rsidP="00D35369">
      <w:pPr>
        <w:spacing w:before="120" w:after="0"/>
        <w:contextualSpacing/>
        <w:rPr>
          <w:rFonts w:cs="Arial"/>
          <w:i/>
          <w:color w:val="FF0000"/>
          <w:szCs w:val="22"/>
        </w:rPr>
      </w:pPr>
      <w:r w:rsidRPr="00C75790">
        <w:rPr>
          <w:rFonts w:cs="Arial"/>
          <w:i/>
          <w:color w:val="FF0000"/>
          <w:szCs w:val="22"/>
        </w:rPr>
        <w:t>1 point for</w:t>
      </w:r>
      <w:r>
        <w:rPr>
          <w:rFonts w:cs="Arial"/>
          <w:i/>
          <w:color w:val="FF0000"/>
          <w:szCs w:val="22"/>
        </w:rPr>
        <w:t xml:space="preserve"> each</w:t>
      </w:r>
      <w:r w:rsidRPr="00C75790">
        <w:rPr>
          <w:rFonts w:cs="Arial"/>
          <w:i/>
          <w:color w:val="FF0000"/>
          <w:szCs w:val="22"/>
        </w:rPr>
        <w:t xml:space="preserve"> correct </w:t>
      </w:r>
      <w:r>
        <w:rPr>
          <w:rFonts w:cs="Arial"/>
          <w:i/>
          <w:color w:val="FF0000"/>
          <w:szCs w:val="22"/>
        </w:rPr>
        <w:t xml:space="preserve">part of the </w:t>
      </w:r>
      <w:r w:rsidRPr="00C75790">
        <w:rPr>
          <w:rFonts w:cs="Arial"/>
          <w:i/>
          <w:color w:val="FF0000"/>
          <w:szCs w:val="22"/>
        </w:rPr>
        <w:t>answer</w:t>
      </w:r>
    </w:p>
    <w:p w14:paraId="7D85F480" w14:textId="77777777" w:rsidR="001D596E" w:rsidRPr="00C75790" w:rsidRDefault="001D596E" w:rsidP="00D35369">
      <w:pPr>
        <w:spacing w:before="120" w:after="0"/>
        <w:contextualSpacing/>
        <w:rPr>
          <w:b/>
          <w:i/>
          <w:color w:val="0070C0"/>
          <w:szCs w:val="22"/>
        </w:rPr>
      </w:pPr>
      <w:r>
        <w:rPr>
          <w:rFonts w:cs="Arial"/>
          <w:i/>
          <w:color w:val="FF0000"/>
          <w:szCs w:val="22"/>
        </w:rPr>
        <w:t>4 points total</w:t>
      </w:r>
    </w:p>
    <w:p w14:paraId="38D960B9" w14:textId="77777777" w:rsidR="001D596E" w:rsidRPr="0022088E" w:rsidRDefault="001D596E" w:rsidP="00D35369">
      <w:pPr>
        <w:spacing w:after="0"/>
        <w:contextualSpacing/>
        <w:rPr>
          <w:sz w:val="18"/>
        </w:rPr>
      </w:pPr>
    </w:p>
    <w:sectPr w:rsidR="001D596E" w:rsidRPr="0022088E" w:rsidSect="005E2658"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1A3BBA" w14:textId="77777777" w:rsidR="0032440F" w:rsidRDefault="0032440F">
      <w:r>
        <w:separator/>
      </w:r>
    </w:p>
  </w:endnote>
  <w:endnote w:type="continuationSeparator" w:id="0">
    <w:p w14:paraId="1490EC52" w14:textId="77777777" w:rsidR="0032440F" w:rsidRDefault="003244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E2646E" w14:textId="77777777" w:rsidR="00E647C9" w:rsidRDefault="00E647C9" w:rsidP="00AB274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43396C4" w14:textId="77777777" w:rsidR="00E647C9" w:rsidRDefault="00E647C9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20890F" w14:textId="295D8B95" w:rsidR="00E104EE" w:rsidRPr="00E104EE" w:rsidRDefault="00E104EE" w:rsidP="00E104EE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E104EE">
      <w:rPr>
        <w:i/>
        <w:color w:val="000000" w:themeColor="text1"/>
        <w:sz w:val="16"/>
        <w:szCs w:val="16"/>
      </w:rPr>
      <w:t>Plants Unit, Activity 4.2</w:t>
    </w:r>
  </w:p>
  <w:p w14:paraId="3A67B5EC" w14:textId="1CBD9FAC" w:rsidR="00E647C9" w:rsidRPr="00E104EE" w:rsidRDefault="00E104EE" w:rsidP="00E104EE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E104EE">
      <w:rPr>
        <w:color w:val="000000" w:themeColor="text1"/>
        <w:sz w:val="16"/>
        <w:szCs w:val="16"/>
      </w:rPr>
      <w:fldChar w:fldCharType="begin"/>
    </w:r>
    <w:r w:rsidRPr="00E104EE">
      <w:rPr>
        <w:color w:val="000000" w:themeColor="text1"/>
        <w:sz w:val="16"/>
        <w:szCs w:val="16"/>
      </w:rPr>
      <w:instrText xml:space="preserve"> PAGE  \* MERGEFORMAT </w:instrText>
    </w:r>
    <w:r w:rsidRPr="00E104EE">
      <w:rPr>
        <w:color w:val="000000" w:themeColor="text1"/>
        <w:sz w:val="16"/>
        <w:szCs w:val="16"/>
      </w:rPr>
      <w:fldChar w:fldCharType="separate"/>
    </w:r>
    <w:r w:rsidR="007B669C">
      <w:rPr>
        <w:noProof/>
        <w:color w:val="000000" w:themeColor="text1"/>
        <w:sz w:val="16"/>
        <w:szCs w:val="16"/>
      </w:rPr>
      <w:t>2</w:t>
    </w:r>
    <w:r w:rsidRPr="00E104EE">
      <w:rPr>
        <w:color w:val="000000" w:themeColor="text1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5A52D3" w14:textId="77777777" w:rsidR="00E104EE" w:rsidRDefault="00E104EE" w:rsidP="00E104EE">
    <w:pPr>
      <w:pStyle w:val="Footer"/>
      <w:framePr w:wrap="around" w:vAnchor="text" w:hAnchor="page" w:x="10388" w:y="-161"/>
      <w:rPr>
        <w:rStyle w:val="PageNumber"/>
      </w:rPr>
    </w:pPr>
  </w:p>
  <w:p w14:paraId="4F2834EE" w14:textId="30082B23" w:rsidR="00E104EE" w:rsidRPr="00E104EE" w:rsidRDefault="00E104EE" w:rsidP="00E104EE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E104EE">
      <w:rPr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21FB03C7" wp14:editId="35CCBD97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104EE">
      <w:rPr>
        <w:i/>
        <w:color w:val="000000" w:themeColor="text1"/>
        <w:sz w:val="16"/>
        <w:szCs w:val="16"/>
      </w:rPr>
      <w:t xml:space="preserve"> Plants Unit, Activity 4.2</w:t>
    </w:r>
  </w:p>
  <w:p w14:paraId="548364DA" w14:textId="4659AAC0" w:rsidR="00E104EE" w:rsidRDefault="00E104EE" w:rsidP="00E104EE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506330">
      <w:rPr>
        <w:i/>
        <w:sz w:val="16"/>
        <w:szCs w:val="16"/>
      </w:rPr>
      <w:t>9</w:t>
    </w:r>
  </w:p>
  <w:p w14:paraId="33D7D7F7" w14:textId="0A920A99" w:rsidR="00E647C9" w:rsidRPr="00E104EE" w:rsidRDefault="00E104EE" w:rsidP="00E104EE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189A20" w14:textId="77777777" w:rsidR="0032440F" w:rsidRDefault="0032440F">
      <w:r>
        <w:separator/>
      </w:r>
    </w:p>
  </w:footnote>
  <w:footnote w:type="continuationSeparator" w:id="0">
    <w:p w14:paraId="4BE11D43" w14:textId="77777777" w:rsidR="0032440F" w:rsidRDefault="003244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5DC268" w14:textId="77777777" w:rsidR="00E647C9" w:rsidRDefault="00E647C9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47CCA"/>
    <w:multiLevelType w:val="hybridMultilevel"/>
    <w:tmpl w:val="3EF011EC"/>
    <w:lvl w:ilvl="0" w:tplc="0409000F">
      <w:start w:val="1"/>
      <w:numFmt w:val="decimal"/>
      <w:lvlText w:val="%1."/>
      <w:lvlJc w:val="left"/>
      <w:pPr>
        <w:ind w:left="787" w:hanging="360"/>
      </w:pPr>
    </w:lvl>
    <w:lvl w:ilvl="1" w:tplc="04090019" w:tentative="1">
      <w:start w:val="1"/>
      <w:numFmt w:val="lowerLetter"/>
      <w:lvlText w:val="%2."/>
      <w:lvlJc w:val="left"/>
      <w:pPr>
        <w:ind w:left="1507" w:hanging="360"/>
      </w:pPr>
    </w:lvl>
    <w:lvl w:ilvl="2" w:tplc="0409001B" w:tentative="1">
      <w:start w:val="1"/>
      <w:numFmt w:val="lowerRoman"/>
      <w:lvlText w:val="%3."/>
      <w:lvlJc w:val="right"/>
      <w:pPr>
        <w:ind w:left="2227" w:hanging="180"/>
      </w:pPr>
    </w:lvl>
    <w:lvl w:ilvl="3" w:tplc="0409000F" w:tentative="1">
      <w:start w:val="1"/>
      <w:numFmt w:val="decimal"/>
      <w:lvlText w:val="%4."/>
      <w:lvlJc w:val="left"/>
      <w:pPr>
        <w:ind w:left="2947" w:hanging="360"/>
      </w:pPr>
    </w:lvl>
    <w:lvl w:ilvl="4" w:tplc="04090019" w:tentative="1">
      <w:start w:val="1"/>
      <w:numFmt w:val="lowerLetter"/>
      <w:lvlText w:val="%5."/>
      <w:lvlJc w:val="left"/>
      <w:pPr>
        <w:ind w:left="3667" w:hanging="360"/>
      </w:pPr>
    </w:lvl>
    <w:lvl w:ilvl="5" w:tplc="0409001B" w:tentative="1">
      <w:start w:val="1"/>
      <w:numFmt w:val="lowerRoman"/>
      <w:lvlText w:val="%6."/>
      <w:lvlJc w:val="right"/>
      <w:pPr>
        <w:ind w:left="4387" w:hanging="180"/>
      </w:pPr>
    </w:lvl>
    <w:lvl w:ilvl="6" w:tplc="0409000F" w:tentative="1">
      <w:start w:val="1"/>
      <w:numFmt w:val="decimal"/>
      <w:lvlText w:val="%7."/>
      <w:lvlJc w:val="left"/>
      <w:pPr>
        <w:ind w:left="5107" w:hanging="360"/>
      </w:pPr>
    </w:lvl>
    <w:lvl w:ilvl="7" w:tplc="04090019" w:tentative="1">
      <w:start w:val="1"/>
      <w:numFmt w:val="lowerLetter"/>
      <w:lvlText w:val="%8."/>
      <w:lvlJc w:val="left"/>
      <w:pPr>
        <w:ind w:left="5827" w:hanging="360"/>
      </w:pPr>
    </w:lvl>
    <w:lvl w:ilvl="8" w:tplc="0409001B" w:tentative="1">
      <w:start w:val="1"/>
      <w:numFmt w:val="lowerRoman"/>
      <w:lvlText w:val="%9."/>
      <w:lvlJc w:val="right"/>
      <w:pPr>
        <w:ind w:left="6547" w:hanging="180"/>
      </w:pPr>
    </w:lvl>
  </w:abstractNum>
  <w:abstractNum w:abstractNumId="3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0B6E04"/>
    <w:multiLevelType w:val="hybridMultilevel"/>
    <w:tmpl w:val="C63476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1"/>
  </w:num>
  <w:num w:numId="3">
    <w:abstractNumId w:val="0"/>
  </w:num>
  <w:num w:numId="4">
    <w:abstractNumId w:val="6"/>
  </w:num>
  <w:num w:numId="5">
    <w:abstractNumId w:val="12"/>
  </w:num>
  <w:num w:numId="6">
    <w:abstractNumId w:val="18"/>
  </w:num>
  <w:num w:numId="7">
    <w:abstractNumId w:val="25"/>
  </w:num>
  <w:num w:numId="8">
    <w:abstractNumId w:val="22"/>
  </w:num>
  <w:num w:numId="9">
    <w:abstractNumId w:val="4"/>
  </w:num>
  <w:num w:numId="10">
    <w:abstractNumId w:val="7"/>
  </w:num>
  <w:num w:numId="11">
    <w:abstractNumId w:val="17"/>
  </w:num>
  <w:num w:numId="12">
    <w:abstractNumId w:val="11"/>
  </w:num>
  <w:num w:numId="13">
    <w:abstractNumId w:val="1"/>
  </w:num>
  <w:num w:numId="14">
    <w:abstractNumId w:val="15"/>
  </w:num>
  <w:num w:numId="15">
    <w:abstractNumId w:val="26"/>
  </w:num>
  <w:num w:numId="16">
    <w:abstractNumId w:val="16"/>
  </w:num>
  <w:num w:numId="17">
    <w:abstractNumId w:val="5"/>
  </w:num>
  <w:num w:numId="18">
    <w:abstractNumId w:val="9"/>
  </w:num>
  <w:num w:numId="19">
    <w:abstractNumId w:val="19"/>
  </w:num>
  <w:num w:numId="20">
    <w:abstractNumId w:val="20"/>
  </w:num>
  <w:num w:numId="21">
    <w:abstractNumId w:val="8"/>
  </w:num>
  <w:num w:numId="22">
    <w:abstractNumId w:val="23"/>
  </w:num>
  <w:num w:numId="23">
    <w:abstractNumId w:val="23"/>
  </w:num>
  <w:num w:numId="24">
    <w:abstractNumId w:val="13"/>
  </w:num>
  <w:num w:numId="25">
    <w:abstractNumId w:val="3"/>
  </w:num>
  <w:num w:numId="26">
    <w:abstractNumId w:val="14"/>
  </w:num>
  <w:num w:numId="27">
    <w:abstractNumId w:val="24"/>
  </w:num>
  <w:num w:numId="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423D1"/>
    <w:rsid w:val="00001853"/>
    <w:rsid w:val="00033963"/>
    <w:rsid w:val="000603FD"/>
    <w:rsid w:val="0006092E"/>
    <w:rsid w:val="000609F4"/>
    <w:rsid w:val="00064F8F"/>
    <w:rsid w:val="000707D8"/>
    <w:rsid w:val="0008386F"/>
    <w:rsid w:val="000B2517"/>
    <w:rsid w:val="000B5560"/>
    <w:rsid w:val="000C1275"/>
    <w:rsid w:val="000C2E17"/>
    <w:rsid w:val="000C42BE"/>
    <w:rsid w:val="000C67EF"/>
    <w:rsid w:val="000D224F"/>
    <w:rsid w:val="000E351A"/>
    <w:rsid w:val="000F6751"/>
    <w:rsid w:val="00107FC3"/>
    <w:rsid w:val="00130FD9"/>
    <w:rsid w:val="00135C69"/>
    <w:rsid w:val="001401F3"/>
    <w:rsid w:val="0017387F"/>
    <w:rsid w:val="00184C6A"/>
    <w:rsid w:val="00187010"/>
    <w:rsid w:val="001D596E"/>
    <w:rsid w:val="001E4EEB"/>
    <w:rsid w:val="001F2CF4"/>
    <w:rsid w:val="0022088E"/>
    <w:rsid w:val="00231D6C"/>
    <w:rsid w:val="0023266B"/>
    <w:rsid w:val="00272509"/>
    <w:rsid w:val="002B7CBF"/>
    <w:rsid w:val="002D1042"/>
    <w:rsid w:val="002D47E3"/>
    <w:rsid w:val="002F7CA6"/>
    <w:rsid w:val="00311631"/>
    <w:rsid w:val="0032440F"/>
    <w:rsid w:val="0033077E"/>
    <w:rsid w:val="00353C03"/>
    <w:rsid w:val="003703F0"/>
    <w:rsid w:val="00397034"/>
    <w:rsid w:val="003D547C"/>
    <w:rsid w:val="0040246A"/>
    <w:rsid w:val="0041090D"/>
    <w:rsid w:val="00412923"/>
    <w:rsid w:val="00421671"/>
    <w:rsid w:val="0043230D"/>
    <w:rsid w:val="00462D9F"/>
    <w:rsid w:val="004914EA"/>
    <w:rsid w:val="004A5405"/>
    <w:rsid w:val="004B24BF"/>
    <w:rsid w:val="004E3D2E"/>
    <w:rsid w:val="00506330"/>
    <w:rsid w:val="005273DB"/>
    <w:rsid w:val="00533265"/>
    <w:rsid w:val="005333AB"/>
    <w:rsid w:val="005342E9"/>
    <w:rsid w:val="005423D1"/>
    <w:rsid w:val="00545934"/>
    <w:rsid w:val="00571AD4"/>
    <w:rsid w:val="00587601"/>
    <w:rsid w:val="005A1709"/>
    <w:rsid w:val="005B1EE9"/>
    <w:rsid w:val="005D1C57"/>
    <w:rsid w:val="005D7588"/>
    <w:rsid w:val="005E15B1"/>
    <w:rsid w:val="005E2069"/>
    <w:rsid w:val="005E2658"/>
    <w:rsid w:val="005E4E3B"/>
    <w:rsid w:val="005E5543"/>
    <w:rsid w:val="005E7730"/>
    <w:rsid w:val="006541D7"/>
    <w:rsid w:val="00657BF1"/>
    <w:rsid w:val="006933FB"/>
    <w:rsid w:val="006F38E5"/>
    <w:rsid w:val="00707680"/>
    <w:rsid w:val="00720601"/>
    <w:rsid w:val="007422D2"/>
    <w:rsid w:val="007753D0"/>
    <w:rsid w:val="00777E99"/>
    <w:rsid w:val="00777EF6"/>
    <w:rsid w:val="00790720"/>
    <w:rsid w:val="00793475"/>
    <w:rsid w:val="007948A8"/>
    <w:rsid w:val="007969CF"/>
    <w:rsid w:val="007A04AA"/>
    <w:rsid w:val="007B669C"/>
    <w:rsid w:val="007C547F"/>
    <w:rsid w:val="007D523F"/>
    <w:rsid w:val="007E75D8"/>
    <w:rsid w:val="007F11C5"/>
    <w:rsid w:val="00806384"/>
    <w:rsid w:val="00814D64"/>
    <w:rsid w:val="008423F7"/>
    <w:rsid w:val="008B2771"/>
    <w:rsid w:val="008C1C0E"/>
    <w:rsid w:val="008D7781"/>
    <w:rsid w:val="008E016E"/>
    <w:rsid w:val="008E07E4"/>
    <w:rsid w:val="008F0596"/>
    <w:rsid w:val="008F452B"/>
    <w:rsid w:val="0091396E"/>
    <w:rsid w:val="00913FF0"/>
    <w:rsid w:val="00926AC4"/>
    <w:rsid w:val="00932E51"/>
    <w:rsid w:val="00937246"/>
    <w:rsid w:val="00973F48"/>
    <w:rsid w:val="00985B01"/>
    <w:rsid w:val="009867F6"/>
    <w:rsid w:val="009C63E9"/>
    <w:rsid w:val="009D19A8"/>
    <w:rsid w:val="009E528A"/>
    <w:rsid w:val="009F633F"/>
    <w:rsid w:val="00A1656A"/>
    <w:rsid w:val="00A40110"/>
    <w:rsid w:val="00A40460"/>
    <w:rsid w:val="00A4089B"/>
    <w:rsid w:val="00A507A1"/>
    <w:rsid w:val="00A6649F"/>
    <w:rsid w:val="00A751AF"/>
    <w:rsid w:val="00AB2745"/>
    <w:rsid w:val="00AB58D2"/>
    <w:rsid w:val="00AC5222"/>
    <w:rsid w:val="00B0652E"/>
    <w:rsid w:val="00B2383B"/>
    <w:rsid w:val="00B3169B"/>
    <w:rsid w:val="00B343D0"/>
    <w:rsid w:val="00B566DA"/>
    <w:rsid w:val="00BA3946"/>
    <w:rsid w:val="00BB13E5"/>
    <w:rsid w:val="00BB67BB"/>
    <w:rsid w:val="00BC3FD3"/>
    <w:rsid w:val="00BE6A94"/>
    <w:rsid w:val="00C04D7D"/>
    <w:rsid w:val="00C36E22"/>
    <w:rsid w:val="00C67999"/>
    <w:rsid w:val="00C77EA9"/>
    <w:rsid w:val="00C9212F"/>
    <w:rsid w:val="00CA47D3"/>
    <w:rsid w:val="00CB35C4"/>
    <w:rsid w:val="00CB6552"/>
    <w:rsid w:val="00CC346D"/>
    <w:rsid w:val="00D17E11"/>
    <w:rsid w:val="00D35163"/>
    <w:rsid w:val="00D35369"/>
    <w:rsid w:val="00D41729"/>
    <w:rsid w:val="00DA0879"/>
    <w:rsid w:val="00DB2C11"/>
    <w:rsid w:val="00DD04A3"/>
    <w:rsid w:val="00DE2460"/>
    <w:rsid w:val="00E064E5"/>
    <w:rsid w:val="00E104EE"/>
    <w:rsid w:val="00E232B2"/>
    <w:rsid w:val="00E34CA6"/>
    <w:rsid w:val="00E42B10"/>
    <w:rsid w:val="00E53828"/>
    <w:rsid w:val="00E6061B"/>
    <w:rsid w:val="00E61F11"/>
    <w:rsid w:val="00E62A8C"/>
    <w:rsid w:val="00E62CFA"/>
    <w:rsid w:val="00E647C9"/>
    <w:rsid w:val="00E8009A"/>
    <w:rsid w:val="00E8269E"/>
    <w:rsid w:val="00E8789A"/>
    <w:rsid w:val="00EE0C98"/>
    <w:rsid w:val="00EF33FE"/>
    <w:rsid w:val="00F17224"/>
    <w:rsid w:val="00F904B6"/>
    <w:rsid w:val="00FB7386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B9D7F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272509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D35369"/>
    <w:pPr>
      <w:spacing w:before="100" w:beforeAutospacing="1" w:after="100" w:afterAutospacing="1"/>
    </w:pPr>
    <w:rPr>
      <w:rFonts w:ascii="Times" w:eastAsiaTheme="minorEastAsia" w:hAnsi="Times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63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Christa\Dropbox\2%20CTIME2%20General\2.2%20Curriculum%20Development\2.2.1%20Curriculum%20Materials\2.2.1.7%202015%20Revisions\7%20Preparing%20for%202015%20Revisions\Templates%20for%202015%20Revisions\Tool%204_Explanations_Cellular%20Respiratio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C:\Users\Christa\Dropbox\2 CTIME2 General\2.2 Curriculum Development\2.2.1 Curriculum Materials\2.2.1.7 2015 Revisions\7 Preparing for 2015 Revisions\Templates for 2015 Revisions\Tool 4_Explanations_Cellular Respiration.dotx</Template>
  <TotalTime>6</TotalTime>
  <Pages>4</Pages>
  <Words>537</Words>
  <Characters>3064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MSU</Company>
  <LinksUpToDate>false</LinksUpToDate>
  <CharactersWithSpaces>3594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Christa Haverly</dc:creator>
  <cp:lastModifiedBy>Tompkins, Elizabeth</cp:lastModifiedBy>
  <cp:revision>7</cp:revision>
  <dcterms:created xsi:type="dcterms:W3CDTF">2017-08-16T13:43:00Z</dcterms:created>
  <dcterms:modified xsi:type="dcterms:W3CDTF">2019-07-10T17:16:00Z</dcterms:modified>
</cp:coreProperties>
</file>